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955" w:rsidRPr="00166D23" w:rsidRDefault="00AB7067" w:rsidP="00166D23">
      <w:pPr>
        <w:jc w:val="center"/>
        <w:rPr>
          <w:rFonts w:asciiTheme="majorHAnsi" w:hAnsiTheme="majorHAnsi" w:cstheme="majorHAnsi"/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BF2211C" wp14:editId="22ED159A">
            <wp:extent cx="2381250" cy="952500"/>
            <wp:effectExtent l="0" t="0" r="0" b="0"/>
            <wp:docPr id="1" name="Picture 1" descr="ARMS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RMS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955" w:rsidRPr="003E645C" w:rsidRDefault="00185A66" w:rsidP="005D4955">
      <w:pPr>
        <w:jc w:val="center"/>
        <w:outlineLvl w:val="0"/>
        <w:rPr>
          <w:rFonts w:ascii="Calibri Light" w:hAnsi="Calibri Light" w:cs="Calibri"/>
          <w:b/>
          <w:bCs/>
          <w:color w:val="F15A24"/>
          <w:kern w:val="36"/>
          <w:sz w:val="22"/>
          <w:szCs w:val="22"/>
        </w:rPr>
      </w:pPr>
      <w:r w:rsidRPr="003E645C">
        <w:rPr>
          <w:rFonts w:ascii="Calibri Light" w:hAnsi="Calibri Light" w:cs="Calibri"/>
          <w:b/>
          <w:color w:val="F15A24"/>
          <w:sz w:val="22"/>
          <w:szCs w:val="22"/>
        </w:rPr>
        <w:t xml:space="preserve">ARMS </w:t>
      </w:r>
      <w:r w:rsidR="0043523B" w:rsidRPr="003E645C">
        <w:rPr>
          <w:rFonts w:ascii="Calibri Light" w:hAnsi="Calibri Light" w:cs="Calibri"/>
          <w:b/>
          <w:color w:val="F15A24"/>
          <w:sz w:val="22"/>
          <w:szCs w:val="22"/>
        </w:rPr>
        <w:t>JANET DIBB</w:t>
      </w:r>
      <w:r w:rsidR="009E7706" w:rsidRPr="003E645C">
        <w:rPr>
          <w:rFonts w:ascii="Calibri Light" w:hAnsi="Calibri Light" w:cs="Calibri"/>
          <w:b/>
          <w:color w:val="F15A24"/>
          <w:sz w:val="22"/>
          <w:szCs w:val="22"/>
        </w:rPr>
        <w:t>-</w:t>
      </w:r>
      <w:r w:rsidR="0043523B" w:rsidRPr="003E645C">
        <w:rPr>
          <w:rFonts w:ascii="Calibri Light" w:hAnsi="Calibri Light" w:cs="Calibri"/>
          <w:b/>
          <w:color w:val="F15A24"/>
          <w:sz w:val="22"/>
          <w:szCs w:val="22"/>
        </w:rPr>
        <w:t>LEIGH AWARD FOR</w:t>
      </w:r>
    </w:p>
    <w:p w:rsidR="005D4955" w:rsidRPr="003E645C" w:rsidRDefault="005D4955" w:rsidP="005D4955">
      <w:pPr>
        <w:jc w:val="center"/>
        <w:outlineLvl w:val="0"/>
        <w:rPr>
          <w:rFonts w:ascii="Calibri Light" w:hAnsi="Calibri Light" w:cs="Calibri"/>
          <w:b/>
          <w:bCs/>
          <w:color w:val="F15A24"/>
          <w:kern w:val="36"/>
          <w:sz w:val="22"/>
          <w:szCs w:val="22"/>
        </w:rPr>
      </w:pPr>
      <w:r w:rsidRPr="003E645C">
        <w:rPr>
          <w:rFonts w:ascii="Calibri Light" w:hAnsi="Calibri Light" w:cs="Calibri"/>
          <w:b/>
          <w:bCs/>
          <w:color w:val="F15A24"/>
          <w:kern w:val="36"/>
          <w:sz w:val="22"/>
          <w:szCs w:val="22"/>
        </w:rPr>
        <w:t>DISTINGUISHED SERVICE TO RESEARCH MANAGEMENT</w:t>
      </w:r>
    </w:p>
    <w:p w:rsidR="00185A66" w:rsidRPr="003E645C" w:rsidRDefault="0043523B" w:rsidP="005D4955">
      <w:pPr>
        <w:jc w:val="center"/>
        <w:rPr>
          <w:rFonts w:ascii="Calibri Light" w:hAnsi="Calibri Light" w:cs="Calibri"/>
          <w:b/>
          <w:color w:val="F15A24"/>
          <w:sz w:val="22"/>
          <w:szCs w:val="22"/>
        </w:rPr>
      </w:pPr>
      <w:r w:rsidRPr="003E645C">
        <w:rPr>
          <w:rFonts w:ascii="Calibri Light" w:hAnsi="Calibri Light" w:cs="Calibri"/>
          <w:b/>
          <w:color w:val="F15A24"/>
          <w:sz w:val="22"/>
          <w:szCs w:val="22"/>
        </w:rPr>
        <w:t>APPLICATION FORM 201</w:t>
      </w:r>
      <w:r w:rsidR="006F684D">
        <w:rPr>
          <w:rFonts w:ascii="Calibri Light" w:hAnsi="Calibri Light" w:cs="Calibri"/>
          <w:b/>
          <w:color w:val="F15A24"/>
          <w:sz w:val="22"/>
          <w:szCs w:val="22"/>
        </w:rPr>
        <w:t>8</w:t>
      </w:r>
    </w:p>
    <w:p w:rsidR="00A64DD3" w:rsidRPr="003E645C" w:rsidRDefault="00A64DD3" w:rsidP="00F32464">
      <w:pPr>
        <w:rPr>
          <w:rFonts w:ascii="Calibri Light" w:hAnsi="Calibri Light" w:cs="Calibri"/>
          <w:b/>
          <w:color w:val="1F497D" w:themeColor="text2"/>
          <w:sz w:val="22"/>
          <w:szCs w:val="22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2606"/>
        <w:gridCol w:w="1075"/>
        <w:gridCol w:w="931"/>
        <w:gridCol w:w="610"/>
        <w:gridCol w:w="1396"/>
        <w:gridCol w:w="144"/>
        <w:gridCol w:w="1863"/>
        <w:gridCol w:w="2007"/>
      </w:tblGrid>
      <w:tr w:rsidR="00A64DD3" w:rsidRPr="003E645C" w:rsidTr="00166D23">
        <w:tc>
          <w:tcPr>
            <w:tcW w:w="10632" w:type="dxa"/>
            <w:gridSpan w:val="8"/>
            <w:shd w:val="clear" w:color="auto" w:fill="F15A24"/>
          </w:tcPr>
          <w:p w:rsidR="00A64DD3" w:rsidRPr="003E645C" w:rsidRDefault="00A64DD3" w:rsidP="00AE60EE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HOW TO SUBMIT YOUR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NOMINATION: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A64DD3" w:rsidRPr="003E645C" w:rsidTr="00134937">
        <w:tc>
          <w:tcPr>
            <w:tcW w:w="10632" w:type="dxa"/>
            <w:gridSpan w:val="8"/>
          </w:tcPr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All questions on this form are compulsory</w:t>
            </w:r>
            <w:r w:rsidR="00C24554" w:rsidRPr="003E645C">
              <w:rPr>
                <w:rFonts w:ascii="Calibri Light" w:hAnsi="Calibri Light" w:cs="Calibri"/>
                <w:bCs/>
                <w:sz w:val="22"/>
                <w:szCs w:val="22"/>
              </w:rPr>
              <w:t>.</w:t>
            </w:r>
            <w:r w:rsidR="009E7706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 Nominees are advised to review the </w:t>
            </w:r>
            <w:r w:rsidR="009E7706" w:rsidRPr="003E645C">
              <w:rPr>
                <w:rFonts w:ascii="Calibri Light" w:hAnsi="Calibri Light" w:cs="Calibri"/>
                <w:b/>
                <w:bCs/>
                <w:sz w:val="22"/>
                <w:szCs w:val="22"/>
              </w:rPr>
              <w:t xml:space="preserve">Janet </w:t>
            </w:r>
            <w:proofErr w:type="spellStart"/>
            <w:r w:rsidR="009E7706" w:rsidRPr="003E645C">
              <w:rPr>
                <w:rFonts w:ascii="Calibri Light" w:hAnsi="Calibri Light" w:cs="Calibri"/>
                <w:b/>
                <w:bCs/>
                <w:sz w:val="22"/>
                <w:szCs w:val="22"/>
              </w:rPr>
              <w:t>Dibb</w:t>
            </w:r>
            <w:proofErr w:type="spellEnd"/>
            <w:r w:rsidR="009E7706" w:rsidRPr="003E645C">
              <w:rPr>
                <w:rFonts w:ascii="Calibri Light" w:hAnsi="Calibri Light" w:cs="Calibri"/>
                <w:b/>
                <w:bCs/>
                <w:sz w:val="22"/>
                <w:szCs w:val="22"/>
              </w:rPr>
              <w:t xml:space="preserve">-Leigh Award for </w:t>
            </w:r>
            <w:r w:rsidR="005D4955" w:rsidRPr="003E645C">
              <w:rPr>
                <w:rFonts w:ascii="Calibri Light" w:hAnsi="Calibri Light" w:cs="Calibri"/>
                <w:b/>
                <w:bCs/>
                <w:sz w:val="22"/>
                <w:szCs w:val="22"/>
              </w:rPr>
              <w:t>Distinguished Service to Research Management</w:t>
            </w:r>
            <w:r w:rsidR="00AE60EE" w:rsidRPr="003E645C">
              <w:rPr>
                <w:rFonts w:ascii="Calibri Light" w:hAnsi="Calibri Light" w:cs="Calibri"/>
                <w:b/>
                <w:bCs/>
                <w:sz w:val="22"/>
                <w:szCs w:val="22"/>
              </w:rPr>
              <w:t xml:space="preserve"> 201</w:t>
            </w:r>
            <w:r w:rsidR="0073089B">
              <w:rPr>
                <w:rFonts w:ascii="Calibri Light" w:hAnsi="Calibri Light" w:cs="Calibri"/>
                <w:b/>
                <w:bCs/>
                <w:sz w:val="22"/>
                <w:szCs w:val="22"/>
              </w:rPr>
              <w:t>8</w:t>
            </w:r>
            <w:r w:rsidR="009E7706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before completing this nomination form. </w:t>
            </w:r>
          </w:p>
          <w:p w:rsidR="00C250B9" w:rsidRPr="003E645C" w:rsidRDefault="00C250B9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</w:p>
          <w:p w:rsidR="00C250B9" w:rsidRPr="003E645C" w:rsidRDefault="00C250B9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Any questions relating to the completion of this form can be directed to </w:t>
            </w:r>
            <w:hyperlink r:id="rId10" w:history="1">
              <w:r w:rsidR="00D00691" w:rsidRPr="003E645C">
                <w:rPr>
                  <w:rStyle w:val="Hyperlink"/>
                  <w:rFonts w:ascii="Calibri Light" w:hAnsi="Calibri Light" w:cs="Calibri"/>
                  <w:bCs/>
                  <w:color w:val="auto"/>
                  <w:sz w:val="22"/>
                  <w:szCs w:val="22"/>
                </w:rPr>
                <w:t>Maria</w:t>
              </w:r>
            </w:hyperlink>
            <w:r w:rsidR="00D00691" w:rsidRPr="003E645C">
              <w:rPr>
                <w:rStyle w:val="Hyperlink"/>
                <w:rFonts w:ascii="Calibri Light" w:hAnsi="Calibri Light" w:cs="Calibri"/>
                <w:bCs/>
                <w:color w:val="auto"/>
                <w:sz w:val="22"/>
                <w:szCs w:val="22"/>
              </w:rPr>
              <w:t xml:space="preserve"> Zollo, ARMS Chief Operating Officer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or telephone</w:t>
            </w:r>
            <w:r w:rsidR="0043523B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+61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402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418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973</w:t>
            </w:r>
            <w:r w:rsidR="00A53CDC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>or +61 (8) 8201</w:t>
            </w:r>
            <w:r w:rsidR="005D4955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>2525</w:t>
            </w:r>
            <w:r w:rsidR="001B7B4A" w:rsidRPr="003E645C">
              <w:rPr>
                <w:rFonts w:ascii="Calibri Light" w:hAnsi="Calibri Light" w:cs="Calibri"/>
                <w:bCs/>
                <w:sz w:val="22"/>
                <w:szCs w:val="22"/>
              </w:rPr>
              <w:t>.</w:t>
            </w:r>
          </w:p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</w:p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Completed nomination forms must be scanned (and fully signed) </w:t>
            </w:r>
            <w:r w:rsidR="00A53CDC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and emailed to: </w:t>
            </w:r>
          </w:p>
          <w:p w:rsidR="003A6A13" w:rsidRDefault="00A96D28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  <w:hyperlink r:id="rId11" w:history="1">
              <w:r w:rsidR="001B7B4A" w:rsidRPr="003E645C">
                <w:rPr>
                  <w:rStyle w:val="Hyperlink"/>
                  <w:rFonts w:ascii="Calibri Light" w:hAnsi="Calibri Light" w:cs="Calibri"/>
                  <w:sz w:val="22"/>
                  <w:szCs w:val="22"/>
                </w:rPr>
                <w:t>admin_officer@researchmanagement.org.au</w:t>
              </w:r>
            </w:hyperlink>
            <w:r w:rsidR="001B7B4A" w:rsidRPr="003E645C">
              <w:rPr>
                <w:rFonts w:ascii="Calibri Light" w:hAnsi="Calibri Light" w:cs="Calibri"/>
                <w:sz w:val="22"/>
                <w:szCs w:val="22"/>
              </w:rPr>
              <w:t xml:space="preserve"> </w:t>
            </w:r>
            <w:r w:rsidR="00A64DD3" w:rsidRPr="003E645C">
              <w:rPr>
                <w:rFonts w:ascii="Calibri Light" w:hAnsi="Calibri Light" w:cs="Calibri"/>
                <w:sz w:val="22"/>
                <w:szCs w:val="22"/>
              </w:rPr>
              <w:t xml:space="preserve">  </w:t>
            </w:r>
            <w:r w:rsidR="00A64DD3" w:rsidRPr="003E645C">
              <w:rPr>
                <w:rFonts w:ascii="Calibri Light" w:hAnsi="Calibri Light" w:cs="Calibri"/>
                <w:b/>
                <w:sz w:val="22"/>
                <w:szCs w:val="22"/>
              </w:rPr>
              <w:t>by cob 5 pm</w:t>
            </w:r>
            <w:r w:rsidR="00185A66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AEST on </w:t>
            </w:r>
            <w:r w:rsidR="00137015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>24</w:t>
            </w:r>
            <w:r w:rsidR="0043523B" w:rsidRPr="003E645C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 xml:space="preserve"> August 201</w:t>
            </w:r>
            <w:r w:rsidR="006F684D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>8</w:t>
            </w:r>
            <w:r w:rsidR="00185A66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. </w:t>
            </w:r>
            <w:r w:rsidR="005D4955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 </w:t>
            </w:r>
          </w:p>
          <w:p w:rsidR="003A6A13" w:rsidRDefault="003A6A13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</w:p>
          <w:p w:rsidR="00A64DD3" w:rsidRPr="003E645C" w:rsidRDefault="005D4955" w:rsidP="00166D23">
            <w:pPr>
              <w:tabs>
                <w:tab w:val="right" w:pos="8505"/>
              </w:tabs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Late nominations will not be accepted. </w:t>
            </w:r>
            <w:r w:rsidR="00A64DD3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</w:p>
        </w:tc>
      </w:tr>
      <w:tr w:rsidR="00CC43F7" w:rsidRPr="003E645C" w:rsidTr="00166D23">
        <w:tc>
          <w:tcPr>
            <w:tcW w:w="10632" w:type="dxa"/>
            <w:gridSpan w:val="8"/>
            <w:shd w:val="clear" w:color="auto" w:fill="F15A24"/>
          </w:tcPr>
          <w:p w:rsidR="00CC43F7" w:rsidRPr="003E645C" w:rsidRDefault="00CC43F7" w:rsidP="006F1697">
            <w:pPr>
              <w:rPr>
                <w:rFonts w:ascii="Calibri Light" w:hAnsi="Calibri Light" w:cs="Calibri"/>
                <w:b/>
                <w:color w:val="2A53A6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SECTION 1:  PERSONAL DETAILS</w:t>
            </w:r>
            <w:r w:rsidR="0043523B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OF NOMINEE </w:t>
            </w:r>
            <w:r w:rsidR="009E770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</w:t>
            </w: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Name:  (</w:t>
            </w:r>
            <w:r w:rsidR="00E36696" w:rsidRPr="003E645C">
              <w:rPr>
                <w:rFonts w:ascii="Calibri Light" w:hAnsi="Calibri Light" w:cs="Calibri"/>
                <w:sz w:val="22"/>
                <w:szCs w:val="22"/>
              </w:rPr>
              <w:t>T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itle/Given Name/Surname): 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Current Institution/Organisation: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Address: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Preferred Contact Phone Number: 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43F7" w:rsidRPr="003E645C" w:rsidTr="00134937">
        <w:tc>
          <w:tcPr>
            <w:tcW w:w="5222" w:type="dxa"/>
            <w:gridSpan w:val="4"/>
          </w:tcPr>
          <w:p w:rsidR="00CC43F7" w:rsidRPr="003E645C" w:rsidRDefault="00CC43F7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Length of ARMS Membership:</w:t>
            </w:r>
          </w:p>
        </w:tc>
        <w:tc>
          <w:tcPr>
            <w:tcW w:w="5410" w:type="dxa"/>
            <w:gridSpan w:val="4"/>
          </w:tcPr>
          <w:p w:rsidR="00CC43F7" w:rsidRPr="003E645C" w:rsidRDefault="00CC43F7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10632" w:type="dxa"/>
            <w:gridSpan w:val="8"/>
            <w:shd w:val="clear" w:color="auto" w:fill="F15A24"/>
          </w:tcPr>
          <w:p w:rsidR="009E7706" w:rsidRPr="003E645C" w:rsidRDefault="009E7706" w:rsidP="00AE60EE">
            <w:pPr>
              <w:rPr>
                <w:rFonts w:ascii="Calibri Light" w:hAnsi="Calibri Light" w:cs="Calibri"/>
                <w:b/>
                <w:color w:val="2A53A6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2:  NOMINATOR’S DETAILS:  </w:t>
            </w: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Name:  (</w:t>
            </w:r>
            <w:r w:rsidR="00E36696" w:rsidRPr="003E645C">
              <w:rPr>
                <w:rFonts w:ascii="Calibri Light" w:hAnsi="Calibri Light" w:cs="Calibri"/>
                <w:sz w:val="22"/>
                <w:szCs w:val="22"/>
              </w:rPr>
              <w:t>T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itle/Given Name/Surname): 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Current Institution/Organisation: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Address: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Preferred Contact Phone Number: 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5222" w:type="dxa"/>
            <w:gridSpan w:val="4"/>
            <w:tcBorders>
              <w:bottom w:val="single" w:sz="4" w:space="0" w:color="auto"/>
            </w:tcBorders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Length of ARMS Membership:</w:t>
            </w:r>
          </w:p>
        </w:tc>
        <w:tc>
          <w:tcPr>
            <w:tcW w:w="5410" w:type="dxa"/>
            <w:gridSpan w:val="4"/>
            <w:tcBorders>
              <w:bottom w:val="single" w:sz="4" w:space="0" w:color="auto"/>
            </w:tcBorders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B45762" w:rsidRPr="003E645C" w:rsidTr="00166D23">
        <w:tc>
          <w:tcPr>
            <w:tcW w:w="10632" w:type="dxa"/>
            <w:gridSpan w:val="8"/>
            <w:shd w:val="clear" w:color="auto" w:fill="F15A24"/>
          </w:tcPr>
          <w:p w:rsidR="00FF61AD" w:rsidRPr="003E645C" w:rsidRDefault="00FF61AD" w:rsidP="00AE60EE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B45762" w:rsidRPr="003E645C" w:rsidRDefault="00C24554" w:rsidP="00AE60EE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3: </w:t>
            </w:r>
            <w:r w:rsidR="009E770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SELECTION CRITERIA – In no more than 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4</w:t>
            </w:r>
            <w:r w:rsidR="009E770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pages</w:t>
            </w:r>
            <w:r w:rsidR="001B7B4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(max)</w:t>
            </w:r>
            <w:r w:rsidR="009E770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, address the following assessment criteria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, including related achievements</w:t>
            </w:r>
            <w:r w:rsidR="009E770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:</w:t>
            </w:r>
          </w:p>
          <w:p w:rsidR="001B7B4A" w:rsidRPr="001B7B4A" w:rsidRDefault="001B7B4A" w:rsidP="001B7B4A">
            <w:pPr>
              <w:autoSpaceDE w:val="0"/>
              <w:autoSpaceDN w:val="0"/>
              <w:adjustRightInd w:val="0"/>
              <w:ind w:left="1440" w:hanging="1440"/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Criterion 1: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ab/>
              <w:t xml:space="preserve">Demonstrated reputation for excellence and leadership in the research management profession, including publication, development of new procedures or similar. </w:t>
            </w:r>
          </w:p>
          <w:p w:rsidR="001B7B4A" w:rsidRPr="001B7B4A" w:rsidRDefault="001B7B4A" w:rsidP="001B7B4A">
            <w:pPr>
              <w:autoSpaceDE w:val="0"/>
              <w:autoSpaceDN w:val="0"/>
              <w:adjustRightInd w:val="0"/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</w:pPr>
          </w:p>
          <w:p w:rsidR="001B7B4A" w:rsidRPr="001B7B4A" w:rsidRDefault="001B7B4A" w:rsidP="001B7B4A">
            <w:pPr>
              <w:autoSpaceDE w:val="0"/>
              <w:autoSpaceDN w:val="0"/>
              <w:adjustRightInd w:val="0"/>
              <w:ind w:left="1440" w:hanging="1440"/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Criterion 2: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ab/>
              <w:t>Demonstrated reputation for developing and implementing innovation in research management.</w:t>
            </w:r>
          </w:p>
          <w:p w:rsidR="001B7B4A" w:rsidRPr="001B7B4A" w:rsidRDefault="001B7B4A" w:rsidP="001B7B4A">
            <w:pPr>
              <w:autoSpaceDE w:val="0"/>
              <w:autoSpaceDN w:val="0"/>
              <w:adjustRightInd w:val="0"/>
              <w:ind w:left="1440" w:hanging="1440"/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</w:pPr>
          </w:p>
          <w:p w:rsidR="001B7B4A" w:rsidRPr="001B7B4A" w:rsidRDefault="001B7B4A" w:rsidP="001B7B4A">
            <w:pPr>
              <w:autoSpaceDE w:val="0"/>
              <w:autoSpaceDN w:val="0"/>
              <w:adjustRightInd w:val="0"/>
              <w:ind w:left="1440" w:hanging="1440"/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Criterion 3: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ab/>
              <w:t xml:space="preserve">Influencing the practice of research management at the national </w:t>
            </w:r>
            <w:r w:rsidR="00CE5F1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and/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or international level.</w:t>
            </w:r>
          </w:p>
          <w:p w:rsidR="001B7B4A" w:rsidRPr="001B7B4A" w:rsidRDefault="001B7B4A" w:rsidP="001B7B4A">
            <w:pPr>
              <w:autoSpaceDE w:val="0"/>
              <w:autoSpaceDN w:val="0"/>
              <w:adjustRightInd w:val="0"/>
              <w:ind w:left="1440" w:hanging="1440"/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</w:pPr>
          </w:p>
          <w:p w:rsidR="001B7B4A" w:rsidRPr="001B7B4A" w:rsidRDefault="001B7B4A" w:rsidP="001B7B4A">
            <w:pPr>
              <w:autoSpaceDE w:val="0"/>
              <w:autoSpaceDN w:val="0"/>
              <w:adjustRightInd w:val="0"/>
              <w:ind w:left="1440" w:hanging="1440"/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Criterion 4: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ab/>
              <w:t xml:space="preserve">Demonstrated commitment to the development of the research management community. </w:t>
            </w:r>
          </w:p>
          <w:p w:rsidR="009E7706" w:rsidRPr="003E645C" w:rsidRDefault="009E7706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10632" w:type="dxa"/>
            <w:gridSpan w:val="8"/>
            <w:tcBorders>
              <w:bottom w:val="single" w:sz="4" w:space="0" w:color="auto"/>
            </w:tcBorders>
          </w:tcPr>
          <w:p w:rsidR="00166D23" w:rsidRPr="003E645C" w:rsidRDefault="00166D23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166D23" w:rsidRPr="003E645C" w:rsidRDefault="00166D23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166D23" w:rsidRPr="003E645C" w:rsidRDefault="00166D23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166D23" w:rsidRPr="003E645C" w:rsidRDefault="00166D23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166D23" w:rsidRPr="003E645C" w:rsidRDefault="00166D23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1B7B4A" w:rsidRPr="003E645C" w:rsidRDefault="001B7B4A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EE329F" w:rsidRPr="003E645C" w:rsidTr="00166D23">
        <w:tc>
          <w:tcPr>
            <w:tcW w:w="10632" w:type="dxa"/>
            <w:gridSpan w:val="8"/>
            <w:shd w:val="clear" w:color="auto" w:fill="F15A24"/>
          </w:tcPr>
          <w:p w:rsidR="00EE329F" w:rsidRPr="003E645C" w:rsidRDefault="00EE329F" w:rsidP="001B7B4A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lastRenderedPageBreak/>
              <w:t>S</w:t>
            </w:r>
            <w:r w:rsidR="001B7B4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  <w:shd w:val="clear" w:color="auto" w:fill="F15A24"/>
              </w:rPr>
              <w:t>ECTION 4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  <w:shd w:val="clear" w:color="auto" w:fill="F15A24"/>
              </w:rPr>
              <w:t xml:space="preserve">: SUMMARY STATEMENT:  – In no more than </w:t>
            </w:r>
            <w:r w:rsidR="001B7B4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  <w:shd w:val="clear" w:color="auto" w:fill="F15A24"/>
              </w:rPr>
              <w:t>2 pages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  <w:shd w:val="clear" w:color="auto" w:fill="F15A24"/>
              </w:rPr>
              <w:t xml:space="preserve">,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  <w:shd w:val="clear" w:color="auto" w:fill="F15A24"/>
              </w:rPr>
              <w:t>summarise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  <w:shd w:val="clear" w:color="auto" w:fill="F15A24"/>
              </w:rPr>
              <w:t xml:space="preserve"> the nominee’s achievements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  <w:shd w:val="clear" w:color="auto" w:fill="F15A24"/>
              </w:rPr>
              <w:t xml:space="preserve">.  </w:t>
            </w:r>
          </w:p>
        </w:tc>
      </w:tr>
      <w:tr w:rsidR="001B7B4A" w:rsidRPr="003E645C" w:rsidTr="001B7B4A">
        <w:tc>
          <w:tcPr>
            <w:tcW w:w="10632" w:type="dxa"/>
            <w:gridSpan w:val="8"/>
            <w:shd w:val="clear" w:color="auto" w:fill="FFFFFF" w:themeFill="background1"/>
          </w:tcPr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</w:tc>
      </w:tr>
      <w:tr w:rsidR="001B7B4A" w:rsidRPr="003E645C" w:rsidTr="00166D23">
        <w:tc>
          <w:tcPr>
            <w:tcW w:w="10632" w:type="dxa"/>
            <w:gridSpan w:val="8"/>
            <w:shd w:val="clear" w:color="auto" w:fill="F15A24"/>
          </w:tcPr>
          <w:p w:rsidR="001B7B4A" w:rsidRPr="003E645C" w:rsidRDefault="001B7B4A" w:rsidP="001B7B4A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5:  Provide a 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100</w:t>
            </w:r>
            <w:r w:rsidRPr="003E645C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 xml:space="preserve"> word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 xml:space="preserve"> statement and a high resolution photo which will be used for promotional purposes following announcement of the Award</w:t>
            </w:r>
            <w:r w:rsidRPr="003E645C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.</w:t>
            </w:r>
          </w:p>
        </w:tc>
      </w:tr>
      <w:tr w:rsidR="00EE329F" w:rsidRPr="003E645C" w:rsidTr="00166D23">
        <w:tc>
          <w:tcPr>
            <w:tcW w:w="10632" w:type="dxa"/>
            <w:gridSpan w:val="8"/>
            <w:tcBorders>
              <w:bottom w:val="single" w:sz="4" w:space="0" w:color="auto"/>
            </w:tcBorders>
          </w:tcPr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C46681" w:rsidRPr="003E645C" w:rsidRDefault="00C46681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250B9" w:rsidRPr="003E645C" w:rsidTr="00166D23">
        <w:tblPrEx>
          <w:shd w:val="clear" w:color="auto" w:fill="1F497D" w:themeFill="text2"/>
        </w:tblPrEx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15A24"/>
          </w:tcPr>
          <w:p w:rsidR="00C250B9" w:rsidRPr="003E645C" w:rsidRDefault="00C250B9" w:rsidP="00CE5F1A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</w:t>
            </w:r>
            <w:r w:rsidR="001B7B4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6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Referees: 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Attach up to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two referees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reports from individuals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who can verify your </w:t>
            </w:r>
            <w:r w:rsidR="00F101B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demonstrated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experience against the selection criteria in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S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ection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3.</w:t>
            </w:r>
            <w:r w:rsidR="00F101B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Referee reports must not exceed more than 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one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page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for each referee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.  Please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also provide details of your referees below: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A87F34" w:rsidRPr="003E645C" w:rsidTr="00C250B9">
        <w:tblPrEx>
          <w:shd w:val="clear" w:color="auto" w:fill="1F497D" w:themeFill="text2"/>
        </w:tblPrEx>
        <w:tc>
          <w:tcPr>
            <w:tcW w:w="2606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Full name</w:t>
            </w: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Employment Position</w:t>
            </w: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Organisation</w:t>
            </w:r>
          </w:p>
        </w:tc>
        <w:tc>
          <w:tcPr>
            <w:tcW w:w="2007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Contact Number</w:t>
            </w:r>
            <w:r w:rsidR="00A53CDC" w:rsidRPr="003E645C">
              <w:rPr>
                <w:rFonts w:ascii="Calibri Light" w:hAnsi="Calibri Light" w:cs="Calibri"/>
                <w:sz w:val="22"/>
                <w:szCs w:val="22"/>
              </w:rPr>
              <w:t>s</w:t>
            </w:r>
          </w:p>
        </w:tc>
        <w:tc>
          <w:tcPr>
            <w:tcW w:w="2007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</w:t>
            </w:r>
          </w:p>
        </w:tc>
      </w:tr>
      <w:tr w:rsidR="00A87F34" w:rsidRPr="003E645C" w:rsidTr="00C250B9">
        <w:tblPrEx>
          <w:shd w:val="clear" w:color="auto" w:fill="1F497D" w:themeFill="text2"/>
        </w:tblPrEx>
        <w:tc>
          <w:tcPr>
            <w:tcW w:w="2606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C250B9" w:rsidRPr="003E645C" w:rsidTr="00166D23">
        <w:tblPrEx>
          <w:shd w:val="clear" w:color="auto" w:fill="1F497D" w:themeFill="text2"/>
        </w:tblPrEx>
        <w:tc>
          <w:tcPr>
            <w:tcW w:w="26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7931CA" w:rsidRPr="003E645C" w:rsidTr="00166D23">
        <w:tblPrEx>
          <w:shd w:val="clear" w:color="auto" w:fill="1F497D" w:themeFill="text2"/>
        </w:tblPrEx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15A24"/>
          </w:tcPr>
          <w:p w:rsidR="007931CA" w:rsidRPr="003E645C" w:rsidRDefault="007931CA" w:rsidP="007931CA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</w:t>
            </w:r>
            <w:r w:rsidR="001B7B4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7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</w:t>
            </w:r>
            <w:r w:rsidR="00E3669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Nominee</w:t>
            </w:r>
            <w:r w:rsidR="000532F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and Nominator’s</w:t>
            </w:r>
            <w:r w:rsidR="00E3669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V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erification   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I</w:t>
            </w:r>
            <w:r w:rsidR="006A4D86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verify that the details provided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in this nomination </w:t>
            </w:r>
            <w:r w:rsidR="00AE60EE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form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are </w:t>
            </w:r>
            <w:r w:rsidR="0066664E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true and correct.</w:t>
            </w:r>
            <w:r w:rsidR="0066664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7931CA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</w:t>
            </w:r>
            <w:r w:rsidR="000532FE" w:rsidRPr="003E645C">
              <w:rPr>
                <w:rFonts w:ascii="Calibri Light" w:hAnsi="Calibri Light" w:cs="Calibri"/>
                <w:sz w:val="22"/>
                <w:szCs w:val="22"/>
              </w:rPr>
              <w:t xml:space="preserve"> of Nomine</w:t>
            </w: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Signature</w:t>
            </w: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Date</w:t>
            </w:r>
          </w:p>
        </w:tc>
      </w:tr>
      <w:tr w:rsidR="007931CA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0532FE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 of Nominator</w:t>
            </w: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Signature</w:t>
            </w: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Date</w:t>
            </w:r>
          </w:p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</w:p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:rsidR="00D925E0" w:rsidRPr="003E645C" w:rsidRDefault="00D925E0">
      <w:pPr>
        <w:rPr>
          <w:rFonts w:ascii="Calibri Light" w:hAnsi="Calibri Light" w:cs="Calibri"/>
          <w:sz w:val="22"/>
          <w:szCs w:val="22"/>
        </w:rPr>
      </w:pPr>
    </w:p>
    <w:p w:rsidR="00D925E0" w:rsidRPr="003E645C" w:rsidRDefault="00D925E0">
      <w:pPr>
        <w:rPr>
          <w:rFonts w:ascii="Calibri Light" w:hAnsi="Calibri Light" w:cs="Calibri"/>
          <w:sz w:val="22"/>
          <w:szCs w:val="22"/>
        </w:rPr>
      </w:pPr>
    </w:p>
    <w:sectPr w:rsidR="00D925E0" w:rsidRPr="003E64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D28" w:rsidRDefault="00A96D28" w:rsidP="00D925E0">
      <w:r>
        <w:separator/>
      </w:r>
    </w:p>
  </w:endnote>
  <w:endnote w:type="continuationSeparator" w:id="0">
    <w:p w:rsidR="00A96D28" w:rsidRDefault="00A96D28" w:rsidP="00D9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D28" w:rsidRDefault="00A96D28" w:rsidP="00D925E0">
      <w:r>
        <w:separator/>
      </w:r>
    </w:p>
  </w:footnote>
  <w:footnote w:type="continuationSeparator" w:id="0">
    <w:p w:rsidR="00A96D28" w:rsidRDefault="00A96D28" w:rsidP="00D92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23671"/>
    <w:multiLevelType w:val="hybridMultilevel"/>
    <w:tmpl w:val="7A4C2C62"/>
    <w:lvl w:ilvl="0" w:tplc="18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C7BF3"/>
    <w:multiLevelType w:val="hybridMultilevel"/>
    <w:tmpl w:val="96A85A3C"/>
    <w:lvl w:ilvl="0" w:tplc="9C6442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50A9E"/>
    <w:multiLevelType w:val="hybridMultilevel"/>
    <w:tmpl w:val="2286B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96D8A"/>
    <w:multiLevelType w:val="hybridMultilevel"/>
    <w:tmpl w:val="2FC26B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166E6"/>
    <w:multiLevelType w:val="hybridMultilevel"/>
    <w:tmpl w:val="17A68998"/>
    <w:lvl w:ilvl="0" w:tplc="EC96C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E7F14"/>
    <w:multiLevelType w:val="hybridMultilevel"/>
    <w:tmpl w:val="F40AEA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17510"/>
    <w:multiLevelType w:val="hybridMultilevel"/>
    <w:tmpl w:val="4DFAEA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B698C"/>
    <w:multiLevelType w:val="hybridMultilevel"/>
    <w:tmpl w:val="FA2AE6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75E42"/>
    <w:multiLevelType w:val="hybridMultilevel"/>
    <w:tmpl w:val="2286B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42184"/>
    <w:multiLevelType w:val="multilevel"/>
    <w:tmpl w:val="07B29B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E4B56FF"/>
    <w:multiLevelType w:val="hybridMultilevel"/>
    <w:tmpl w:val="69B8530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5"/>
  </w:num>
  <w:num w:numId="8">
    <w:abstractNumId w:val="7"/>
  </w:num>
  <w:num w:numId="9">
    <w:abstractNumId w:val="2"/>
  </w:num>
  <w:num w:numId="10">
    <w:abstractNumId w:val="8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697"/>
    <w:rsid w:val="00041117"/>
    <w:rsid w:val="000532FE"/>
    <w:rsid w:val="00053CAA"/>
    <w:rsid w:val="000A3115"/>
    <w:rsid w:val="000D6A80"/>
    <w:rsid w:val="000E161A"/>
    <w:rsid w:val="00134937"/>
    <w:rsid w:val="00137015"/>
    <w:rsid w:val="00166D23"/>
    <w:rsid w:val="0018046E"/>
    <w:rsid w:val="00185A66"/>
    <w:rsid w:val="001B7B4A"/>
    <w:rsid w:val="00201BD2"/>
    <w:rsid w:val="003230F3"/>
    <w:rsid w:val="00367E2A"/>
    <w:rsid w:val="003830BF"/>
    <w:rsid w:val="003A5409"/>
    <w:rsid w:val="003A6A13"/>
    <w:rsid w:val="003E39C6"/>
    <w:rsid w:val="003E645C"/>
    <w:rsid w:val="0043240C"/>
    <w:rsid w:val="0043523B"/>
    <w:rsid w:val="00442D70"/>
    <w:rsid w:val="00446237"/>
    <w:rsid w:val="00472E1D"/>
    <w:rsid w:val="00513849"/>
    <w:rsid w:val="00575598"/>
    <w:rsid w:val="005D4955"/>
    <w:rsid w:val="005E7DB4"/>
    <w:rsid w:val="005F1634"/>
    <w:rsid w:val="0062431F"/>
    <w:rsid w:val="0066078D"/>
    <w:rsid w:val="0066664E"/>
    <w:rsid w:val="006A4D86"/>
    <w:rsid w:val="006A4F71"/>
    <w:rsid w:val="006F1697"/>
    <w:rsid w:val="006F684D"/>
    <w:rsid w:val="0073089B"/>
    <w:rsid w:val="007931CA"/>
    <w:rsid w:val="00793951"/>
    <w:rsid w:val="007A6859"/>
    <w:rsid w:val="007A746C"/>
    <w:rsid w:val="008C1D0F"/>
    <w:rsid w:val="00937F37"/>
    <w:rsid w:val="009E7706"/>
    <w:rsid w:val="00A030D5"/>
    <w:rsid w:val="00A116C1"/>
    <w:rsid w:val="00A11A2D"/>
    <w:rsid w:val="00A3656D"/>
    <w:rsid w:val="00A53CDC"/>
    <w:rsid w:val="00A64DD3"/>
    <w:rsid w:val="00A87F34"/>
    <w:rsid w:val="00A96D28"/>
    <w:rsid w:val="00AA5660"/>
    <w:rsid w:val="00AB7067"/>
    <w:rsid w:val="00AE60EE"/>
    <w:rsid w:val="00B1575B"/>
    <w:rsid w:val="00B45762"/>
    <w:rsid w:val="00B47DCC"/>
    <w:rsid w:val="00B55C13"/>
    <w:rsid w:val="00B81C18"/>
    <w:rsid w:val="00BB7D2E"/>
    <w:rsid w:val="00BE75E8"/>
    <w:rsid w:val="00C21FD3"/>
    <w:rsid w:val="00C24554"/>
    <w:rsid w:val="00C250B9"/>
    <w:rsid w:val="00C46681"/>
    <w:rsid w:val="00C91B2E"/>
    <w:rsid w:val="00CA58AA"/>
    <w:rsid w:val="00CC43F7"/>
    <w:rsid w:val="00CC7858"/>
    <w:rsid w:val="00CD0C50"/>
    <w:rsid w:val="00CE5F1A"/>
    <w:rsid w:val="00D00691"/>
    <w:rsid w:val="00D707C4"/>
    <w:rsid w:val="00D862DA"/>
    <w:rsid w:val="00D925E0"/>
    <w:rsid w:val="00DB24D9"/>
    <w:rsid w:val="00DB28CA"/>
    <w:rsid w:val="00DD367E"/>
    <w:rsid w:val="00E36696"/>
    <w:rsid w:val="00E54A5C"/>
    <w:rsid w:val="00EE329F"/>
    <w:rsid w:val="00F101BA"/>
    <w:rsid w:val="00F32464"/>
    <w:rsid w:val="00F35583"/>
    <w:rsid w:val="00F61950"/>
    <w:rsid w:val="00FD77FB"/>
    <w:rsid w:val="00FE540B"/>
    <w:rsid w:val="00FF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03DD8DF-66D1-40B1-9317-3A6C995F0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D70"/>
    <w:pPr>
      <w:spacing w:after="24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2D7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2D7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442D7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5E8"/>
    <w:pPr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5E8"/>
    <w:pPr>
      <w:numPr>
        <w:ilvl w:val="5"/>
        <w:numId w:val="1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5E8"/>
    <w:pPr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5E8"/>
    <w:pPr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5E8"/>
    <w:pPr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5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42D7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75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75E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D7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5E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5E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5E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5E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5E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E75E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75E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BE75E8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BE75E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rsid w:val="00BE75E8"/>
    <w:rPr>
      <w:b/>
      <w:bCs/>
    </w:rPr>
  </w:style>
  <w:style w:type="character" w:styleId="Emphasis">
    <w:name w:val="Emphasis"/>
    <w:uiPriority w:val="20"/>
    <w:rsid w:val="00BE75E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rsid w:val="00BE75E8"/>
  </w:style>
  <w:style w:type="paragraph" w:styleId="Quote">
    <w:name w:val="Quote"/>
    <w:basedOn w:val="Normal"/>
    <w:next w:val="Normal"/>
    <w:link w:val="QuoteChar"/>
    <w:uiPriority w:val="29"/>
    <w:rsid w:val="00BE75E8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E75E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BE75E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5E8"/>
    <w:rPr>
      <w:b/>
      <w:bCs/>
      <w:i/>
      <w:iCs/>
    </w:rPr>
  </w:style>
  <w:style w:type="character" w:styleId="SubtleEmphasis">
    <w:name w:val="Subtle Emphasis"/>
    <w:uiPriority w:val="19"/>
    <w:rsid w:val="00BE75E8"/>
    <w:rPr>
      <w:i/>
      <w:iCs/>
    </w:rPr>
  </w:style>
  <w:style w:type="character" w:styleId="IntenseEmphasis">
    <w:name w:val="Intense Emphasis"/>
    <w:uiPriority w:val="21"/>
    <w:rsid w:val="00BE75E8"/>
    <w:rPr>
      <w:b/>
      <w:bCs/>
    </w:rPr>
  </w:style>
  <w:style w:type="character" w:styleId="SubtleReference">
    <w:name w:val="Subtle Reference"/>
    <w:uiPriority w:val="31"/>
    <w:rsid w:val="00BE75E8"/>
    <w:rPr>
      <w:smallCaps/>
    </w:rPr>
  </w:style>
  <w:style w:type="character" w:styleId="IntenseReference">
    <w:name w:val="Intense Reference"/>
    <w:uiPriority w:val="32"/>
    <w:rsid w:val="00BE75E8"/>
    <w:rPr>
      <w:smallCaps/>
      <w:spacing w:val="5"/>
      <w:u w:val="single"/>
    </w:rPr>
  </w:style>
  <w:style w:type="character" w:styleId="BookTitle">
    <w:name w:val="Book Title"/>
    <w:uiPriority w:val="33"/>
    <w:rsid w:val="00BE75E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75E8"/>
    <w:pPr>
      <w:outlineLvl w:val="9"/>
    </w:pPr>
    <w:rPr>
      <w:lang w:bidi="en-US"/>
    </w:rPr>
  </w:style>
  <w:style w:type="character" w:styleId="Hyperlink">
    <w:name w:val="Hyperlink"/>
    <w:rsid w:val="006F16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6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660"/>
    <w:rPr>
      <w:rFonts w:ascii="Tahoma" w:eastAsia="Times New Roman" w:hAnsi="Tahoma" w:cs="Tahoma"/>
      <w:sz w:val="16"/>
      <w:szCs w:val="16"/>
      <w:lang w:eastAsia="en-AU"/>
    </w:rPr>
  </w:style>
  <w:style w:type="table" w:styleId="TableGrid">
    <w:name w:val="Table Grid"/>
    <w:basedOn w:val="TableNormal"/>
    <w:uiPriority w:val="59"/>
    <w:rsid w:val="00CC7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2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5E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D92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5E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efault">
    <w:name w:val="Default"/>
    <w:rsid w:val="009E77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5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F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F1A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F1A"/>
    <w:rPr>
      <w:rFonts w:ascii="Times New Roman" w:eastAsia="Times New Roman" w:hAnsi="Times New Roman" w:cs="Times New Roman"/>
      <w:b/>
      <w:bCs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1975523.ct.sendgrid.net/wf/click?upn=F4Jmxw89yOaF-2FrUaIZqlX7js0r91xAvgi4fKuHA-2Bp-2Fov4yrYDfDZ1QJVcIha-2BQLC_xXpU6HnpH7tCUYLv7L0uJQxr4xtOZoEqI2g-2BJm7zhgkU4w-2F05mZDEwUxTTtdgyrArOmmcZvBML7j6JXvXNQZOeAJEhTkFdvzxPod1LsbaFDXshHMo0zzcOQFAuqwEW1e1Ths1A9rCrYkT9HLsW8zkGbA8tsqHg0YmdBcCgdTQS5kujJ0XIpPV7m7HgJ6r3a254kpJhMz-2BKCn-2B2vTENnd1w-3D-3D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_officer@researchmanagement.org.a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rms_ceo@researchmanagement.org.a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D38B6-DC86-4545-BE30-613F5150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FCE9913</Template>
  <TotalTime>1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Flinders University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Zollo</dc:creator>
  <cp:lastModifiedBy>Maria Zollo</cp:lastModifiedBy>
  <cp:revision>2</cp:revision>
  <dcterms:created xsi:type="dcterms:W3CDTF">2018-08-19T22:18:00Z</dcterms:created>
  <dcterms:modified xsi:type="dcterms:W3CDTF">2018-08-19T22:18:00Z</dcterms:modified>
</cp:coreProperties>
</file>