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82" w:rsidRPr="002507F9" w:rsidRDefault="00B971FB" w:rsidP="002507F9">
      <w:pPr>
        <w:pStyle w:val="Heading2"/>
        <w:tabs>
          <w:tab w:val="left" w:pos="2977"/>
        </w:tabs>
        <w:spacing w:before="0" w:after="0" w:line="240" w:lineRule="auto"/>
        <w:ind w:left="-142"/>
        <w:rPr>
          <w:rFonts w:asciiTheme="majorHAnsi" w:hAnsiTheme="majorHAnsi" w:cstheme="minorHAnsi"/>
          <w:caps/>
          <w:noProof/>
          <w:color w:val="365F91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9AEE77" wp14:editId="46BAFA10">
            <wp:simplePos x="0" y="0"/>
            <wp:positionH relativeFrom="column">
              <wp:posOffset>855345</wp:posOffset>
            </wp:positionH>
            <wp:positionV relativeFrom="paragraph">
              <wp:posOffset>78740</wp:posOffset>
            </wp:positionV>
            <wp:extent cx="2250440" cy="899795"/>
            <wp:effectExtent l="0" t="0" r="0" b="0"/>
            <wp:wrapSquare wrapText="bothSides"/>
            <wp:docPr id="1" name="Picture 1" descr="ARMS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S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93B">
        <w:rPr>
          <w:rFonts w:asciiTheme="majorHAnsi" w:hAnsiTheme="majorHAnsi" w:cstheme="minorHAnsi"/>
          <w:caps/>
          <w:noProof/>
          <w:color w:val="365F91" w:themeColor="accent1" w:themeShade="BF"/>
          <w:sz w:val="28"/>
          <w:szCs w:val="28"/>
        </w:rPr>
        <w:t xml:space="preserve">                                                                             </w:t>
      </w:r>
    </w:p>
    <w:p w:rsidR="00F02737" w:rsidRDefault="0048693B" w:rsidP="00D30C7D">
      <w:pPr>
        <w:pStyle w:val="Heading2"/>
        <w:tabs>
          <w:tab w:val="left" w:pos="2977"/>
        </w:tabs>
        <w:spacing w:before="0" w:after="0" w:line="240" w:lineRule="auto"/>
        <w:ind w:left="-142"/>
        <w:rPr>
          <w:rFonts w:asciiTheme="minorHAnsi" w:hAnsiTheme="minorHAnsi" w:cstheme="minorHAnsi"/>
          <w:caps/>
          <w:noProof/>
          <w:color w:val="365F91" w:themeColor="accent1" w:themeShade="BF"/>
          <w:sz w:val="22"/>
        </w:rPr>
      </w:pPr>
      <w:r>
        <w:rPr>
          <w:rFonts w:asciiTheme="minorHAnsi" w:hAnsiTheme="minorHAnsi" w:cstheme="minorHAnsi"/>
          <w:caps/>
          <w:noProof/>
          <w:color w:val="365F91" w:themeColor="accent1" w:themeShade="BF"/>
          <w:sz w:val="22"/>
        </w:rPr>
        <w:t xml:space="preserve">                                 </w:t>
      </w:r>
      <w:r w:rsidR="00D30C7D">
        <w:rPr>
          <w:rFonts w:asciiTheme="minorHAnsi" w:hAnsiTheme="minorHAnsi" w:cstheme="minorHAnsi"/>
          <w:caps/>
          <w:noProof/>
          <w:color w:val="365F91" w:themeColor="accent1" w:themeShade="BF"/>
          <w:sz w:val="22"/>
        </w:rPr>
        <w:t xml:space="preserve">   </w:t>
      </w:r>
    </w:p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Pr="00D30C7D" w:rsidRDefault="00D30C7D" w:rsidP="00D30C7D">
      <w:pPr>
        <w:sectPr w:rsidR="00D30C7D" w:rsidRPr="00D30C7D" w:rsidSect="00564D8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849" w:bottom="397" w:left="993" w:header="227" w:footer="397" w:gutter="0"/>
          <w:cols w:num="2" w:space="1447" w:equalWidth="0">
            <w:col w:w="6378" w:space="142"/>
            <w:col w:w="3544"/>
          </w:cols>
          <w:docGrid w:linePitch="360"/>
        </w:sectPr>
      </w:pPr>
      <w:r w:rsidRPr="00D30C7D">
        <w:rPr>
          <w:rFonts w:asciiTheme="majorHAnsi" w:hAnsiTheme="majorHAnsi" w:cstheme="minorHAnsi"/>
          <w:noProof/>
          <w:color w:val="F75A24"/>
          <w:sz w:val="28"/>
          <w:szCs w:val="28"/>
        </w:rPr>
        <w:drawing>
          <wp:inline distT="0" distB="0" distL="0" distR="0" wp14:anchorId="24A3B87D" wp14:editId="37E96B14">
            <wp:extent cx="2250000" cy="720000"/>
            <wp:effectExtent l="0" t="0" r="0" b="4445"/>
            <wp:docPr id="4" name="Picture 4" descr="C:\Users\zoll0013\Dropbox\EXECUTIVE OFFICE_SHARED FOLDERS\ARMS AWARDS\Awards 2017\University Office Travel Awards\2017\UNI046_MasterLogo_CorporateSponser_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oll0013\Dropbox\EXECUTIVE OFFICE_SHARED FOLDERS\ARMS AWARDS\Awards 2017\University Office Travel Awards\2017\UNI046_MasterLogo_CorporateSponser_FINAL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60" w:rsidRPr="00B971FB" w:rsidRDefault="003E2E60" w:rsidP="00D30C7D">
      <w:pPr>
        <w:pStyle w:val="Heading2"/>
        <w:tabs>
          <w:tab w:val="left" w:pos="2977"/>
        </w:tabs>
        <w:spacing w:before="0" w:after="0" w:line="240" w:lineRule="auto"/>
        <w:rPr>
          <w:rFonts w:asciiTheme="majorHAnsi" w:hAnsiTheme="majorHAnsi" w:cstheme="minorHAnsi"/>
          <w:noProof/>
          <w:color w:val="F75A24"/>
          <w:sz w:val="28"/>
          <w:szCs w:val="28"/>
        </w:rPr>
      </w:pPr>
      <w:r w:rsidRPr="00B971FB">
        <w:rPr>
          <w:rFonts w:asciiTheme="majorHAnsi" w:hAnsiTheme="majorHAnsi" w:cstheme="minorHAnsi"/>
          <w:noProof/>
          <w:color w:val="F75A24"/>
          <w:sz w:val="28"/>
          <w:szCs w:val="28"/>
        </w:rPr>
        <w:t xml:space="preserve">ARMS/UNIVERSITY OFFICE </w:t>
      </w:r>
      <w:r w:rsidR="007A6655">
        <w:rPr>
          <w:rFonts w:asciiTheme="majorHAnsi" w:hAnsiTheme="majorHAnsi" w:cstheme="minorHAnsi"/>
          <w:noProof/>
          <w:color w:val="F75A24"/>
          <w:sz w:val="28"/>
          <w:szCs w:val="28"/>
        </w:rPr>
        <w:t xml:space="preserve">2017 </w:t>
      </w:r>
      <w:r w:rsidRPr="00B971FB">
        <w:rPr>
          <w:rFonts w:asciiTheme="majorHAnsi" w:hAnsiTheme="majorHAnsi" w:cstheme="minorHAnsi"/>
          <w:noProof/>
          <w:color w:val="F75A24"/>
          <w:sz w:val="28"/>
          <w:szCs w:val="28"/>
        </w:rPr>
        <w:t>TRAVEL AWARD APPLICATION FORM</w:t>
      </w:r>
    </w:p>
    <w:p w:rsidR="003E2E60" w:rsidRPr="00B971FB" w:rsidRDefault="003E2E60" w:rsidP="003E2E60">
      <w:pPr>
        <w:pStyle w:val="Heading2"/>
        <w:spacing w:before="0" w:line="240" w:lineRule="auto"/>
        <w:rPr>
          <w:rFonts w:asciiTheme="minorHAnsi" w:hAnsiTheme="minorHAnsi" w:cstheme="minorHAnsi"/>
          <w:noProof/>
          <w:color w:val="F75A24"/>
          <w:szCs w:val="24"/>
        </w:rPr>
      </w:pPr>
      <w:r w:rsidRPr="00B971FB">
        <w:rPr>
          <w:rFonts w:asciiTheme="minorHAnsi" w:hAnsiTheme="minorHAnsi" w:cstheme="minorHAnsi"/>
          <w:noProof/>
          <w:color w:val="F75A24"/>
          <w:szCs w:val="24"/>
        </w:rPr>
        <w:t xml:space="preserve">INSTRUCTIONS </w:t>
      </w:r>
    </w:p>
    <w:p w:rsidR="003E2E60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1C7DC1">
        <w:rPr>
          <w:rFonts w:asciiTheme="minorHAnsi" w:hAnsiTheme="minorHAnsi" w:cstheme="minorHAnsi"/>
          <w:szCs w:val="22"/>
        </w:rPr>
        <w:t xml:space="preserve">Complete this </w:t>
      </w:r>
      <w:r>
        <w:rPr>
          <w:rFonts w:asciiTheme="minorHAnsi" w:hAnsiTheme="minorHAnsi" w:cstheme="minorHAnsi"/>
          <w:szCs w:val="22"/>
        </w:rPr>
        <w:t>a</w:t>
      </w:r>
      <w:r w:rsidRPr="001C7DC1">
        <w:rPr>
          <w:rFonts w:asciiTheme="minorHAnsi" w:hAnsiTheme="minorHAnsi" w:cstheme="minorHAnsi"/>
          <w:szCs w:val="22"/>
        </w:rPr>
        <w:t xml:space="preserve">pplication </w:t>
      </w:r>
      <w:r>
        <w:rPr>
          <w:rFonts w:asciiTheme="minorHAnsi" w:hAnsiTheme="minorHAnsi" w:cstheme="minorHAnsi"/>
          <w:szCs w:val="22"/>
        </w:rPr>
        <w:t>f</w:t>
      </w:r>
      <w:r w:rsidRPr="001C7DC1">
        <w:rPr>
          <w:rFonts w:asciiTheme="minorHAnsi" w:hAnsiTheme="minorHAnsi" w:cstheme="minorHAnsi"/>
          <w:szCs w:val="22"/>
        </w:rPr>
        <w:t>orm</w:t>
      </w:r>
    </w:p>
    <w:p w:rsidR="003E2E60" w:rsidRPr="001C7DC1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Complete a statement against the eligibility criteria</w:t>
      </w:r>
    </w:p>
    <w:p w:rsidR="003E2E60" w:rsidRPr="00F95634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F95634">
        <w:rPr>
          <w:rFonts w:asciiTheme="minorHAnsi" w:hAnsiTheme="minorHAnsi" w:cstheme="minorHAnsi"/>
          <w:szCs w:val="22"/>
        </w:rPr>
        <w:t>Obtain a letter of support from your organisation OR complete a self-employed statement</w:t>
      </w:r>
    </w:p>
    <w:p w:rsidR="003E2E60" w:rsidRPr="00F95634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F95634">
        <w:rPr>
          <w:rFonts w:asciiTheme="minorHAnsi" w:hAnsiTheme="minorHAnsi" w:cstheme="minorHAnsi"/>
          <w:szCs w:val="22"/>
        </w:rPr>
        <w:t xml:space="preserve">Combine all three documents into a single PDF document titled: </w:t>
      </w:r>
    </w:p>
    <w:p w:rsidR="003E2E60" w:rsidRDefault="003E2E60" w:rsidP="003E2E60">
      <w:pPr>
        <w:autoSpaceDE w:val="0"/>
        <w:autoSpaceDN w:val="0"/>
        <w:adjustRightInd w:val="0"/>
        <w:ind w:left="360" w:firstLine="360"/>
        <w:rPr>
          <w:rFonts w:asciiTheme="minorHAnsi" w:hAnsiTheme="minorHAnsi" w:cstheme="minorHAnsi"/>
          <w:i/>
          <w:szCs w:val="22"/>
        </w:rPr>
      </w:pPr>
      <w:r w:rsidRPr="00F95634">
        <w:rPr>
          <w:rFonts w:asciiTheme="minorHAnsi" w:hAnsiTheme="minorHAnsi" w:cstheme="minorHAnsi"/>
          <w:i/>
          <w:szCs w:val="22"/>
        </w:rPr>
        <w:t xml:space="preserve">ARMS/University </w:t>
      </w:r>
      <w:r w:rsidR="007A6655" w:rsidRPr="00F95634">
        <w:rPr>
          <w:rFonts w:asciiTheme="minorHAnsi" w:hAnsiTheme="minorHAnsi" w:cstheme="minorHAnsi"/>
          <w:i/>
          <w:szCs w:val="22"/>
        </w:rPr>
        <w:t>Travel Award_</w:t>
      </w:r>
      <w:r w:rsidRPr="00F95634">
        <w:rPr>
          <w:rFonts w:asciiTheme="minorHAnsi" w:hAnsiTheme="minorHAnsi" w:cstheme="minorHAnsi"/>
          <w:i/>
          <w:szCs w:val="22"/>
        </w:rPr>
        <w:t xml:space="preserve"> Your name </w:t>
      </w:r>
    </w:p>
    <w:p w:rsidR="003E2E60" w:rsidRPr="00F95634" w:rsidRDefault="003E2E60" w:rsidP="00F9563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bookmarkStart w:id="0" w:name="_GoBack"/>
      <w:bookmarkEnd w:id="0"/>
      <w:r w:rsidRPr="00F95634">
        <w:rPr>
          <w:rFonts w:asciiTheme="minorHAnsi" w:hAnsiTheme="minorHAnsi" w:cstheme="minorHAnsi"/>
          <w:szCs w:val="22"/>
        </w:rPr>
        <w:t xml:space="preserve">Email the application to </w:t>
      </w:r>
      <w:hyperlink r:id="rId17" w:history="1">
        <w:r w:rsidR="00B971FB" w:rsidRPr="00F95634">
          <w:rPr>
            <w:rStyle w:val="Hyperlink"/>
            <w:rFonts w:asciiTheme="minorHAnsi" w:hAnsiTheme="minorHAnsi" w:cstheme="minorHAnsi"/>
            <w:szCs w:val="22"/>
          </w:rPr>
          <w:t>admin_officer@researchmanagement.org.au</w:t>
        </w:r>
      </w:hyperlink>
      <w:r w:rsidR="00B971FB" w:rsidRPr="00F95634">
        <w:rPr>
          <w:rFonts w:asciiTheme="minorHAnsi" w:hAnsiTheme="minorHAnsi" w:cstheme="minorHAnsi"/>
          <w:szCs w:val="22"/>
        </w:rPr>
        <w:t xml:space="preserve"> </w:t>
      </w:r>
      <w:r w:rsidRPr="00F95634">
        <w:rPr>
          <w:rFonts w:asciiTheme="minorHAnsi" w:hAnsiTheme="minorHAnsi" w:cstheme="minorHAnsi"/>
          <w:szCs w:val="22"/>
        </w:rPr>
        <w:t xml:space="preserve"> by</w:t>
      </w:r>
      <w:r w:rsidRPr="00F95634">
        <w:rPr>
          <w:rFonts w:asciiTheme="minorHAnsi" w:hAnsiTheme="minorHAnsi" w:cstheme="minorHAnsi"/>
          <w:color w:val="F75A24"/>
          <w:szCs w:val="22"/>
        </w:rPr>
        <w:t xml:space="preserve"> </w:t>
      </w:r>
      <w:r w:rsidR="00D41455" w:rsidRPr="00F95634">
        <w:rPr>
          <w:rFonts w:asciiTheme="minorHAnsi" w:hAnsiTheme="minorHAnsi" w:cstheme="minorHAnsi"/>
          <w:b/>
          <w:color w:val="F75A24"/>
          <w:szCs w:val="22"/>
        </w:rPr>
        <w:t xml:space="preserve">COB 5 </w:t>
      </w:r>
      <w:r w:rsidR="00F95634" w:rsidRPr="00F95634">
        <w:rPr>
          <w:rFonts w:asciiTheme="minorHAnsi" w:hAnsiTheme="minorHAnsi" w:cstheme="minorHAnsi"/>
          <w:b/>
          <w:color w:val="F75A24"/>
          <w:szCs w:val="22"/>
        </w:rPr>
        <w:t>PM 6 JULY 2017</w:t>
      </w:r>
    </w:p>
    <w:p w:rsidR="003E2E60" w:rsidRPr="00637E11" w:rsidRDefault="003E2E60" w:rsidP="003E2E60">
      <w:pPr>
        <w:autoSpaceDE w:val="0"/>
        <w:autoSpaceDN w:val="0"/>
        <w:adjustRightInd w:val="0"/>
        <w:rPr>
          <w:rFonts w:asciiTheme="minorHAnsi" w:hAnsiTheme="minorHAnsi" w:cstheme="minorHAnsi"/>
          <w:b/>
          <w:caps/>
          <w:szCs w:val="22"/>
        </w:rPr>
      </w:pPr>
      <w:r w:rsidRPr="00637E11">
        <w:rPr>
          <w:rFonts w:asciiTheme="minorHAnsi" w:hAnsiTheme="minorHAnsi" w:cstheme="minorHAnsi"/>
          <w:b/>
          <w:caps/>
          <w:color w:val="000000"/>
          <w:szCs w:val="22"/>
        </w:rPr>
        <w:t>NOTE: Late or incomplete applications cannot be accepted</w:t>
      </w:r>
    </w:p>
    <w:p w:rsidR="003E2E60" w:rsidRDefault="003E2E60" w:rsidP="003E2E60">
      <w:pPr>
        <w:pStyle w:val="Heading3"/>
        <w:rPr>
          <w:rFonts w:asciiTheme="minorHAnsi" w:hAnsiTheme="minorHAnsi" w:cstheme="minorHAnsi"/>
          <w:color w:val="002060"/>
          <w:sz w:val="22"/>
          <w:szCs w:val="22"/>
        </w:rPr>
      </w:pPr>
    </w:p>
    <w:p w:rsidR="003E2E60" w:rsidRPr="00B971FB" w:rsidRDefault="003E2E60" w:rsidP="003E2E60">
      <w:pPr>
        <w:pStyle w:val="Heading2"/>
        <w:spacing w:before="0" w:line="240" w:lineRule="auto"/>
        <w:rPr>
          <w:rFonts w:asciiTheme="minorHAnsi" w:hAnsiTheme="minorHAnsi" w:cstheme="minorHAnsi"/>
          <w:noProof/>
          <w:color w:val="F75A24"/>
          <w:szCs w:val="24"/>
        </w:rPr>
      </w:pPr>
      <w:r w:rsidRPr="00B971FB">
        <w:rPr>
          <w:rFonts w:asciiTheme="minorHAnsi" w:hAnsiTheme="minorHAnsi" w:cstheme="minorHAnsi"/>
          <w:noProof/>
          <w:color w:val="F75A24"/>
          <w:szCs w:val="24"/>
        </w:rPr>
        <w:t xml:space="preserve">PERSONAL DETAILS:  </w:t>
      </w:r>
    </w:p>
    <w:tbl>
      <w:tblPr>
        <w:tblW w:w="10206" w:type="dxa"/>
        <w:tblInd w:w="108" w:type="dxa"/>
        <w:tblBorders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088"/>
        <w:gridCol w:w="2448"/>
        <w:gridCol w:w="851"/>
        <w:gridCol w:w="4819"/>
      </w:tblGrid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 xml:space="preserve">Your </w:t>
            </w:r>
            <w:r>
              <w:rPr>
                <w:rFonts w:asciiTheme="minorHAnsi" w:hAnsiTheme="minorHAnsi" w:cstheme="minorHAnsi"/>
                <w:b/>
                <w:szCs w:val="22"/>
              </w:rPr>
              <w:t>n</w:t>
            </w:r>
            <w:r w:rsidRPr="001C7DC1">
              <w:rPr>
                <w:rFonts w:asciiTheme="minorHAnsi" w:hAnsiTheme="minorHAnsi" w:cstheme="minorHAnsi"/>
                <w:b/>
                <w:szCs w:val="22"/>
              </w:rPr>
              <w:t>ame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Chapter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 xml:space="preserve">Your </w:t>
            </w:r>
            <w:r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1C7DC1">
              <w:rPr>
                <w:rFonts w:asciiTheme="minorHAnsi" w:hAnsiTheme="minorHAnsi" w:cstheme="minorHAnsi"/>
                <w:b/>
                <w:szCs w:val="22"/>
              </w:rPr>
              <w:t>osition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>Organisation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 xml:space="preserve">Mailing </w:t>
            </w:r>
            <w:r>
              <w:rPr>
                <w:rFonts w:asciiTheme="minorHAnsi" w:hAnsiTheme="minorHAnsi" w:cstheme="minorHAnsi"/>
                <w:b/>
                <w:szCs w:val="22"/>
              </w:rPr>
              <w:t>a</w:t>
            </w:r>
            <w:r w:rsidRPr="001C7DC1">
              <w:rPr>
                <w:rFonts w:asciiTheme="minorHAnsi" w:hAnsiTheme="minorHAnsi" w:cstheme="minorHAnsi"/>
                <w:b/>
                <w:szCs w:val="22"/>
              </w:rPr>
              <w:t>ddress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>Phone</w:t>
            </w:r>
          </w:p>
        </w:tc>
        <w:tc>
          <w:tcPr>
            <w:tcW w:w="2448" w:type="dxa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51" w:type="dxa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>Email</w:t>
            </w:r>
          </w:p>
        </w:tc>
        <w:tc>
          <w:tcPr>
            <w:tcW w:w="4819" w:type="dxa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3E2E60" w:rsidRDefault="003E2E60" w:rsidP="003E2E60">
      <w:pPr>
        <w:pStyle w:val="Heading3"/>
        <w:rPr>
          <w:rFonts w:asciiTheme="minorHAnsi" w:hAnsiTheme="minorHAnsi" w:cstheme="minorHAnsi"/>
          <w:color w:val="002060"/>
          <w:sz w:val="22"/>
          <w:szCs w:val="22"/>
        </w:rPr>
      </w:pPr>
    </w:p>
    <w:p w:rsidR="003E2E60" w:rsidRPr="00B971FB" w:rsidRDefault="003E2E60" w:rsidP="003E2E60">
      <w:pPr>
        <w:pStyle w:val="Heading2"/>
        <w:spacing w:before="0" w:line="240" w:lineRule="auto"/>
        <w:rPr>
          <w:rFonts w:asciiTheme="minorHAnsi" w:hAnsiTheme="minorHAnsi" w:cstheme="minorHAnsi"/>
          <w:noProof/>
          <w:color w:val="F75A24"/>
          <w:szCs w:val="24"/>
        </w:rPr>
      </w:pPr>
      <w:r w:rsidRPr="00B971FB">
        <w:rPr>
          <w:rFonts w:asciiTheme="minorHAnsi" w:hAnsiTheme="minorHAnsi" w:cstheme="minorHAnsi"/>
          <w:noProof/>
          <w:color w:val="F75A24"/>
          <w:szCs w:val="24"/>
        </w:rPr>
        <w:t xml:space="preserve">DECLARATION: </w:t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  <w:t xml:space="preserve"> </w:t>
      </w:r>
    </w:p>
    <w:tbl>
      <w:tblPr>
        <w:tblW w:w="9178" w:type="dxa"/>
        <w:tblInd w:w="108" w:type="dxa"/>
        <w:tblBorders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080"/>
        <w:gridCol w:w="1098"/>
      </w:tblGrid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spacing w:before="30" w:after="4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 am an ARMS Accredited Research Manager (Foundation)</w:t>
            </w:r>
          </w:p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30" w:after="40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t>I am a financial member of ARMS (as an individual or part of a corporate membership)</w:t>
            </w:r>
          </w:p>
        </w:tc>
        <w:tc>
          <w:tcPr>
            <w:tcW w:w="1098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spacing w:before="30" w:after="40"/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30" w:after="40"/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t>I have attached a letter of support from my employer OR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t>I am self-employed and have attached a supporting statement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My employer has agreed to meet costs not covered by the Award OR 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I will use personal funds to meet costs not covered by the Award 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 acknowledge that I must provide a written report to the ARMS Executive Office within six weeks of returning from the Conference</w:t>
            </w:r>
          </w:p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5D1695">
              <w:rPr>
                <w:rFonts w:asciiTheme="minorHAnsi" w:hAnsiTheme="minorHAnsi" w:cstheme="minorHAnsi"/>
                <w:szCs w:val="22"/>
              </w:rPr>
            </w:r>
            <w:r w:rsidR="005D169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</w:tbl>
    <w:p w:rsidR="003E2E60" w:rsidRPr="001C7DC1" w:rsidRDefault="003E2E60" w:rsidP="003E2E60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:rsidR="003E2E60" w:rsidRPr="00B971FB" w:rsidRDefault="003E2E60" w:rsidP="00B971FB">
      <w:pPr>
        <w:pStyle w:val="ListParagraph"/>
        <w:rPr>
          <w:rFonts w:asciiTheme="minorHAnsi" w:hAnsiTheme="minorHAnsi" w:cstheme="minorHAnsi"/>
          <w:b/>
          <w:color w:val="F75A24"/>
          <w:szCs w:val="22"/>
        </w:rPr>
        <w:sectPr w:rsidR="003E2E60" w:rsidRPr="00B971FB" w:rsidSect="003E2E60">
          <w:type w:val="continuous"/>
          <w:pgSz w:w="11906" w:h="16838" w:code="9"/>
          <w:pgMar w:top="261" w:right="1133" w:bottom="568" w:left="1134" w:header="227" w:footer="397" w:gutter="0"/>
          <w:cols w:space="708"/>
          <w:docGrid w:linePitch="360"/>
        </w:sectPr>
      </w:pPr>
      <w:r w:rsidRPr="00B971FB">
        <w:rPr>
          <w:rFonts w:asciiTheme="minorHAnsi" w:hAnsiTheme="minorHAnsi" w:cstheme="minorHAnsi"/>
          <w:b/>
          <w:color w:val="F75A24"/>
          <w:szCs w:val="22"/>
        </w:rPr>
        <w:t>LATE APP</w:t>
      </w:r>
      <w:r w:rsidR="00B971FB" w:rsidRPr="00B971FB">
        <w:rPr>
          <w:rFonts w:asciiTheme="minorHAnsi" w:hAnsiTheme="minorHAnsi" w:cstheme="minorHAnsi"/>
          <w:b/>
          <w:color w:val="F75A24"/>
          <w:szCs w:val="22"/>
        </w:rPr>
        <w:t>LICATIONS WILL NOT BE ACCEPTED</w:t>
      </w:r>
    </w:p>
    <w:p w:rsidR="003E2E60" w:rsidRPr="00474271" w:rsidRDefault="003E2E60" w:rsidP="00B971FB">
      <w:pPr>
        <w:rPr>
          <w:rFonts w:asciiTheme="minorHAnsi" w:hAnsiTheme="minorHAnsi" w:cstheme="minorHAnsi"/>
          <w:szCs w:val="22"/>
        </w:rPr>
      </w:pPr>
    </w:p>
    <w:sectPr w:rsidR="003E2E60" w:rsidRPr="00474271" w:rsidSect="00474271">
      <w:type w:val="continuous"/>
      <w:pgSz w:w="11906" w:h="16838" w:code="9"/>
      <w:pgMar w:top="567" w:right="851" w:bottom="567" w:left="851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695" w:rsidRDefault="005D1695">
      <w:r>
        <w:separator/>
      </w:r>
    </w:p>
  </w:endnote>
  <w:endnote w:type="continuationSeparator" w:id="0">
    <w:p w:rsidR="005D1695" w:rsidRDefault="005D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AB" w:rsidRDefault="007070AB" w:rsidP="002A5E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070AB" w:rsidRDefault="007070AB" w:rsidP="002A5E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79032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49C8" w:rsidRDefault="000649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56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70AB" w:rsidRPr="00D127DA" w:rsidRDefault="007070AB" w:rsidP="002A5E50">
    <w:pPr>
      <w:pStyle w:val="Footer"/>
      <w:tabs>
        <w:tab w:val="clear" w:pos="8306"/>
        <w:tab w:val="right" w:pos="9720"/>
      </w:tabs>
      <w:ind w:right="360"/>
      <w:rPr>
        <w:rFonts w:ascii="Arial Narrow" w:hAnsi="Arial Narrow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18C" w:rsidRDefault="006E7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695" w:rsidRDefault="005D1695">
      <w:r>
        <w:separator/>
      </w:r>
    </w:p>
  </w:footnote>
  <w:footnote w:type="continuationSeparator" w:id="0">
    <w:p w:rsidR="005D1695" w:rsidRDefault="005D1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18C" w:rsidRDefault="006E71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AB" w:rsidRDefault="007070AB" w:rsidP="000E643B">
    <w:pPr>
      <w:pStyle w:val="Header"/>
      <w:tabs>
        <w:tab w:val="clear" w:pos="4153"/>
        <w:tab w:val="clear" w:pos="8306"/>
        <w:tab w:val="left" w:pos="1454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18C" w:rsidRDefault="006E71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75B"/>
    <w:multiLevelType w:val="hybridMultilevel"/>
    <w:tmpl w:val="B0DED306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4042A"/>
    <w:multiLevelType w:val="hybridMultilevel"/>
    <w:tmpl w:val="BBA8B3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0C4"/>
    <w:multiLevelType w:val="hybridMultilevel"/>
    <w:tmpl w:val="D8BE6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BD60C6"/>
    <w:multiLevelType w:val="multilevel"/>
    <w:tmpl w:val="D69E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44456"/>
    <w:multiLevelType w:val="hybridMultilevel"/>
    <w:tmpl w:val="6672876C"/>
    <w:lvl w:ilvl="0" w:tplc="0C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7013A63"/>
    <w:multiLevelType w:val="hybridMultilevel"/>
    <w:tmpl w:val="6A42BFD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4E27A9"/>
    <w:multiLevelType w:val="hybridMultilevel"/>
    <w:tmpl w:val="C8C6CC62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93284"/>
    <w:multiLevelType w:val="hybridMultilevel"/>
    <w:tmpl w:val="4C4EBF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6D3D"/>
    <w:multiLevelType w:val="hybridMultilevel"/>
    <w:tmpl w:val="0D98F472"/>
    <w:lvl w:ilvl="0" w:tplc="9EC6A7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EC44DC"/>
    <w:multiLevelType w:val="hybridMultilevel"/>
    <w:tmpl w:val="BBA07AD0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E24D1"/>
    <w:multiLevelType w:val="hybridMultilevel"/>
    <w:tmpl w:val="6AF80F64"/>
    <w:lvl w:ilvl="0" w:tplc="FEB4E46A">
      <w:start w:val="1"/>
      <w:numFmt w:val="lowerLetter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53016"/>
    <w:multiLevelType w:val="hybridMultilevel"/>
    <w:tmpl w:val="CB0405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20D0D"/>
    <w:multiLevelType w:val="hybridMultilevel"/>
    <w:tmpl w:val="D69EFCB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780D"/>
    <w:multiLevelType w:val="hybridMultilevel"/>
    <w:tmpl w:val="DA94DD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2D0C78"/>
    <w:multiLevelType w:val="hybridMultilevel"/>
    <w:tmpl w:val="71E4B6D4"/>
    <w:lvl w:ilvl="0" w:tplc="7B5ACC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0AE22FB"/>
    <w:multiLevelType w:val="hybridMultilevel"/>
    <w:tmpl w:val="44503C9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E602B0"/>
    <w:multiLevelType w:val="hybridMultilevel"/>
    <w:tmpl w:val="3F9E029A"/>
    <w:lvl w:ilvl="0" w:tplc="2F369380">
      <w:numFmt w:val="bullet"/>
      <w:lvlText w:val="-"/>
      <w:lvlJc w:val="left"/>
      <w:pPr>
        <w:ind w:left="717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44176A5A"/>
    <w:multiLevelType w:val="hybridMultilevel"/>
    <w:tmpl w:val="9E7CA03C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4507D72"/>
    <w:multiLevelType w:val="hybridMultilevel"/>
    <w:tmpl w:val="8420345C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877AB7"/>
    <w:multiLevelType w:val="hybridMultilevel"/>
    <w:tmpl w:val="0A7C8F4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A3E6D"/>
    <w:multiLevelType w:val="hybridMultilevel"/>
    <w:tmpl w:val="5EECDA36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2D16654"/>
    <w:multiLevelType w:val="hybridMultilevel"/>
    <w:tmpl w:val="E18EB8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60E3D"/>
    <w:multiLevelType w:val="hybridMultilevel"/>
    <w:tmpl w:val="B7AE261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3C061A"/>
    <w:multiLevelType w:val="hybridMultilevel"/>
    <w:tmpl w:val="833C188C"/>
    <w:lvl w:ilvl="0" w:tplc="0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6154D5"/>
    <w:multiLevelType w:val="hybridMultilevel"/>
    <w:tmpl w:val="AFA83DD4"/>
    <w:lvl w:ilvl="0" w:tplc="509AB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58C665DA"/>
    <w:multiLevelType w:val="hybridMultilevel"/>
    <w:tmpl w:val="555ADA56"/>
    <w:lvl w:ilvl="0" w:tplc="0C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AF066FE"/>
    <w:multiLevelType w:val="multilevel"/>
    <w:tmpl w:val="C584D8E0"/>
    <w:lvl w:ilvl="0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7179C"/>
    <w:multiLevelType w:val="hybridMultilevel"/>
    <w:tmpl w:val="D00AB9D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B31DD"/>
    <w:multiLevelType w:val="hybridMultilevel"/>
    <w:tmpl w:val="424837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4B51EA"/>
    <w:multiLevelType w:val="hybridMultilevel"/>
    <w:tmpl w:val="979A5E3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7265941"/>
    <w:multiLevelType w:val="hybridMultilevel"/>
    <w:tmpl w:val="D4DA27F8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063EE"/>
    <w:multiLevelType w:val="hybridMultilevel"/>
    <w:tmpl w:val="64B8848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758F0"/>
    <w:multiLevelType w:val="hybridMultilevel"/>
    <w:tmpl w:val="C4E290F8"/>
    <w:lvl w:ilvl="0" w:tplc="E11EEC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94287"/>
    <w:multiLevelType w:val="hybridMultilevel"/>
    <w:tmpl w:val="EF38E990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B7FD7"/>
    <w:multiLevelType w:val="hybridMultilevel"/>
    <w:tmpl w:val="39248B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037E9"/>
    <w:multiLevelType w:val="hybridMultilevel"/>
    <w:tmpl w:val="3DDED4A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35B5A"/>
    <w:multiLevelType w:val="hybridMultilevel"/>
    <w:tmpl w:val="C584D8E0"/>
    <w:lvl w:ilvl="0" w:tplc="B0CE46A0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6"/>
  </w:num>
  <w:num w:numId="3">
    <w:abstractNumId w:val="30"/>
  </w:num>
  <w:num w:numId="4">
    <w:abstractNumId w:val="33"/>
  </w:num>
  <w:num w:numId="5">
    <w:abstractNumId w:val="0"/>
  </w:num>
  <w:num w:numId="6">
    <w:abstractNumId w:val="9"/>
  </w:num>
  <w:num w:numId="7">
    <w:abstractNumId w:val="32"/>
  </w:num>
  <w:num w:numId="8">
    <w:abstractNumId w:val="12"/>
  </w:num>
  <w:num w:numId="9">
    <w:abstractNumId w:val="3"/>
  </w:num>
  <w:num w:numId="10">
    <w:abstractNumId w:val="29"/>
  </w:num>
  <w:num w:numId="11">
    <w:abstractNumId w:val="5"/>
  </w:num>
  <w:num w:numId="12">
    <w:abstractNumId w:val="24"/>
  </w:num>
  <w:num w:numId="13">
    <w:abstractNumId w:val="8"/>
  </w:num>
  <w:num w:numId="14">
    <w:abstractNumId w:val="28"/>
  </w:num>
  <w:num w:numId="15">
    <w:abstractNumId w:val="2"/>
  </w:num>
  <w:num w:numId="16">
    <w:abstractNumId w:val="13"/>
  </w:num>
  <w:num w:numId="17">
    <w:abstractNumId w:val="21"/>
  </w:num>
  <w:num w:numId="18">
    <w:abstractNumId w:val="16"/>
  </w:num>
  <w:num w:numId="19">
    <w:abstractNumId w:val="25"/>
  </w:num>
  <w:num w:numId="20">
    <w:abstractNumId w:val="11"/>
  </w:num>
  <w:num w:numId="21">
    <w:abstractNumId w:val="34"/>
  </w:num>
  <w:num w:numId="22">
    <w:abstractNumId w:val="22"/>
  </w:num>
  <w:num w:numId="23">
    <w:abstractNumId w:val="1"/>
  </w:num>
  <w:num w:numId="24">
    <w:abstractNumId w:val="6"/>
  </w:num>
  <w:num w:numId="25">
    <w:abstractNumId w:val="18"/>
  </w:num>
  <w:num w:numId="26">
    <w:abstractNumId w:val="14"/>
  </w:num>
  <w:num w:numId="27">
    <w:abstractNumId w:val="15"/>
  </w:num>
  <w:num w:numId="28">
    <w:abstractNumId w:val="17"/>
  </w:num>
  <w:num w:numId="29">
    <w:abstractNumId w:val="20"/>
  </w:num>
  <w:num w:numId="30">
    <w:abstractNumId w:val="4"/>
  </w:num>
  <w:num w:numId="31">
    <w:abstractNumId w:val="31"/>
  </w:num>
  <w:num w:numId="32">
    <w:abstractNumId w:val="7"/>
  </w:num>
  <w:num w:numId="33">
    <w:abstractNumId w:val="23"/>
  </w:num>
  <w:num w:numId="34">
    <w:abstractNumId w:val="19"/>
  </w:num>
  <w:num w:numId="35">
    <w:abstractNumId w:val="27"/>
  </w:num>
  <w:num w:numId="36">
    <w:abstractNumId w:val="35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9F2"/>
    <w:rsid w:val="00011801"/>
    <w:rsid w:val="00022697"/>
    <w:rsid w:val="00022C82"/>
    <w:rsid w:val="00040DC3"/>
    <w:rsid w:val="00040F34"/>
    <w:rsid w:val="000436D3"/>
    <w:rsid w:val="00057430"/>
    <w:rsid w:val="000649C8"/>
    <w:rsid w:val="00080D4F"/>
    <w:rsid w:val="000916C9"/>
    <w:rsid w:val="00095915"/>
    <w:rsid w:val="000B0D2B"/>
    <w:rsid w:val="000E1C3E"/>
    <w:rsid w:val="000E643B"/>
    <w:rsid w:val="00107267"/>
    <w:rsid w:val="00131CD2"/>
    <w:rsid w:val="00145680"/>
    <w:rsid w:val="00145CDC"/>
    <w:rsid w:val="00150B88"/>
    <w:rsid w:val="00153767"/>
    <w:rsid w:val="00170C38"/>
    <w:rsid w:val="00171E89"/>
    <w:rsid w:val="00172DB9"/>
    <w:rsid w:val="00181818"/>
    <w:rsid w:val="00186D6F"/>
    <w:rsid w:val="001966F1"/>
    <w:rsid w:val="001A260A"/>
    <w:rsid w:val="001B5528"/>
    <w:rsid w:val="001C3C7C"/>
    <w:rsid w:val="001C7DC1"/>
    <w:rsid w:val="001D28A2"/>
    <w:rsid w:val="001E2989"/>
    <w:rsid w:val="001E3166"/>
    <w:rsid w:val="001E3ACB"/>
    <w:rsid w:val="001E6108"/>
    <w:rsid w:val="001F0FFB"/>
    <w:rsid w:val="001F200B"/>
    <w:rsid w:val="001F70D2"/>
    <w:rsid w:val="00212BD3"/>
    <w:rsid w:val="00216F89"/>
    <w:rsid w:val="00233CE9"/>
    <w:rsid w:val="00235F10"/>
    <w:rsid w:val="00237E82"/>
    <w:rsid w:val="002507F9"/>
    <w:rsid w:val="002511EB"/>
    <w:rsid w:val="00262312"/>
    <w:rsid w:val="00262731"/>
    <w:rsid w:val="002700A3"/>
    <w:rsid w:val="00273309"/>
    <w:rsid w:val="0027517E"/>
    <w:rsid w:val="00293BB9"/>
    <w:rsid w:val="002A5E50"/>
    <w:rsid w:val="002B065C"/>
    <w:rsid w:val="002B72DB"/>
    <w:rsid w:val="002D403A"/>
    <w:rsid w:val="00307DB3"/>
    <w:rsid w:val="003102D3"/>
    <w:rsid w:val="00330217"/>
    <w:rsid w:val="00333991"/>
    <w:rsid w:val="00375265"/>
    <w:rsid w:val="00375B3C"/>
    <w:rsid w:val="00385A5E"/>
    <w:rsid w:val="00386EE3"/>
    <w:rsid w:val="00394FB3"/>
    <w:rsid w:val="003A188B"/>
    <w:rsid w:val="003D4CC5"/>
    <w:rsid w:val="003D7638"/>
    <w:rsid w:val="003D7672"/>
    <w:rsid w:val="003E2E60"/>
    <w:rsid w:val="003E7ABA"/>
    <w:rsid w:val="003F55C4"/>
    <w:rsid w:val="004057D2"/>
    <w:rsid w:val="0041575D"/>
    <w:rsid w:val="00446AC8"/>
    <w:rsid w:val="00464300"/>
    <w:rsid w:val="004659F7"/>
    <w:rsid w:val="004734DA"/>
    <w:rsid w:val="00474271"/>
    <w:rsid w:val="0048016E"/>
    <w:rsid w:val="00483ACC"/>
    <w:rsid w:val="004847A6"/>
    <w:rsid w:val="004851FC"/>
    <w:rsid w:val="0048693B"/>
    <w:rsid w:val="004A02CD"/>
    <w:rsid w:val="004A3980"/>
    <w:rsid w:val="004A3E6C"/>
    <w:rsid w:val="004D4635"/>
    <w:rsid w:val="004D48D6"/>
    <w:rsid w:val="004D603E"/>
    <w:rsid w:val="004D75D2"/>
    <w:rsid w:val="0050656D"/>
    <w:rsid w:val="00525B9C"/>
    <w:rsid w:val="00533B53"/>
    <w:rsid w:val="00533E90"/>
    <w:rsid w:val="005436B1"/>
    <w:rsid w:val="00554077"/>
    <w:rsid w:val="00557336"/>
    <w:rsid w:val="0055747D"/>
    <w:rsid w:val="00561FCA"/>
    <w:rsid w:val="00564D82"/>
    <w:rsid w:val="00564E11"/>
    <w:rsid w:val="005715C7"/>
    <w:rsid w:val="00587468"/>
    <w:rsid w:val="005954E8"/>
    <w:rsid w:val="005A47AC"/>
    <w:rsid w:val="005D1055"/>
    <w:rsid w:val="005D1695"/>
    <w:rsid w:val="005D16B0"/>
    <w:rsid w:val="005D2007"/>
    <w:rsid w:val="005D60F3"/>
    <w:rsid w:val="005F3DD0"/>
    <w:rsid w:val="00605CC9"/>
    <w:rsid w:val="00605E98"/>
    <w:rsid w:val="006115E5"/>
    <w:rsid w:val="0061302C"/>
    <w:rsid w:val="0062006C"/>
    <w:rsid w:val="006206C8"/>
    <w:rsid w:val="00635B18"/>
    <w:rsid w:val="00637E11"/>
    <w:rsid w:val="006423F5"/>
    <w:rsid w:val="0064442B"/>
    <w:rsid w:val="006577F0"/>
    <w:rsid w:val="00662D9C"/>
    <w:rsid w:val="00672426"/>
    <w:rsid w:val="00692456"/>
    <w:rsid w:val="00692D2D"/>
    <w:rsid w:val="006D4862"/>
    <w:rsid w:val="006E718C"/>
    <w:rsid w:val="00702BAE"/>
    <w:rsid w:val="007070AB"/>
    <w:rsid w:val="007228E8"/>
    <w:rsid w:val="00730142"/>
    <w:rsid w:val="007449F2"/>
    <w:rsid w:val="007466A7"/>
    <w:rsid w:val="007622E3"/>
    <w:rsid w:val="00766A73"/>
    <w:rsid w:val="007738BE"/>
    <w:rsid w:val="0077447B"/>
    <w:rsid w:val="00780B7A"/>
    <w:rsid w:val="007922DE"/>
    <w:rsid w:val="0079778B"/>
    <w:rsid w:val="007A6655"/>
    <w:rsid w:val="007E3D34"/>
    <w:rsid w:val="007F6E7F"/>
    <w:rsid w:val="00801D3B"/>
    <w:rsid w:val="00804B61"/>
    <w:rsid w:val="008116BA"/>
    <w:rsid w:val="008151C5"/>
    <w:rsid w:val="0082266E"/>
    <w:rsid w:val="0084053F"/>
    <w:rsid w:val="00890907"/>
    <w:rsid w:val="008A08E6"/>
    <w:rsid w:val="008A1BC5"/>
    <w:rsid w:val="008A3B49"/>
    <w:rsid w:val="008C3CD7"/>
    <w:rsid w:val="00912E48"/>
    <w:rsid w:val="00923578"/>
    <w:rsid w:val="009269D0"/>
    <w:rsid w:val="0094744F"/>
    <w:rsid w:val="00947D45"/>
    <w:rsid w:val="00952464"/>
    <w:rsid w:val="0095337A"/>
    <w:rsid w:val="0095393E"/>
    <w:rsid w:val="00962ADB"/>
    <w:rsid w:val="00967CC1"/>
    <w:rsid w:val="009A1B4E"/>
    <w:rsid w:val="009A57B9"/>
    <w:rsid w:val="009B4396"/>
    <w:rsid w:val="009C1AFD"/>
    <w:rsid w:val="009F02A6"/>
    <w:rsid w:val="00A0300C"/>
    <w:rsid w:val="00A046FE"/>
    <w:rsid w:val="00A52634"/>
    <w:rsid w:val="00A57052"/>
    <w:rsid w:val="00A6766D"/>
    <w:rsid w:val="00A71A3F"/>
    <w:rsid w:val="00A72C77"/>
    <w:rsid w:val="00A74D41"/>
    <w:rsid w:val="00A75857"/>
    <w:rsid w:val="00AA128F"/>
    <w:rsid w:val="00AB5EDD"/>
    <w:rsid w:val="00AD256B"/>
    <w:rsid w:val="00B06446"/>
    <w:rsid w:val="00B120C4"/>
    <w:rsid w:val="00B22578"/>
    <w:rsid w:val="00B2377F"/>
    <w:rsid w:val="00B27260"/>
    <w:rsid w:val="00B31E7B"/>
    <w:rsid w:val="00B35900"/>
    <w:rsid w:val="00B704C3"/>
    <w:rsid w:val="00B72DB2"/>
    <w:rsid w:val="00B72FE7"/>
    <w:rsid w:val="00B8322E"/>
    <w:rsid w:val="00B83B76"/>
    <w:rsid w:val="00B8554E"/>
    <w:rsid w:val="00B914EB"/>
    <w:rsid w:val="00B971FB"/>
    <w:rsid w:val="00BA23CB"/>
    <w:rsid w:val="00BB3A1F"/>
    <w:rsid w:val="00BB5018"/>
    <w:rsid w:val="00BC42A4"/>
    <w:rsid w:val="00BD55F0"/>
    <w:rsid w:val="00C210DD"/>
    <w:rsid w:val="00C2161F"/>
    <w:rsid w:val="00C335B6"/>
    <w:rsid w:val="00C478C0"/>
    <w:rsid w:val="00C47D59"/>
    <w:rsid w:val="00C54D93"/>
    <w:rsid w:val="00C82240"/>
    <w:rsid w:val="00C829B3"/>
    <w:rsid w:val="00C93BE7"/>
    <w:rsid w:val="00C97252"/>
    <w:rsid w:val="00CA11F3"/>
    <w:rsid w:val="00CB0A16"/>
    <w:rsid w:val="00CB5776"/>
    <w:rsid w:val="00CC36D4"/>
    <w:rsid w:val="00CD32EB"/>
    <w:rsid w:val="00D0284F"/>
    <w:rsid w:val="00D034B1"/>
    <w:rsid w:val="00D127DA"/>
    <w:rsid w:val="00D16AC9"/>
    <w:rsid w:val="00D22AD6"/>
    <w:rsid w:val="00D30C7D"/>
    <w:rsid w:val="00D36D93"/>
    <w:rsid w:val="00D41455"/>
    <w:rsid w:val="00D53948"/>
    <w:rsid w:val="00D548EC"/>
    <w:rsid w:val="00D6136C"/>
    <w:rsid w:val="00D64AD8"/>
    <w:rsid w:val="00D658D8"/>
    <w:rsid w:val="00D822D6"/>
    <w:rsid w:val="00D83B1F"/>
    <w:rsid w:val="00D931CF"/>
    <w:rsid w:val="00D93E85"/>
    <w:rsid w:val="00DA19DE"/>
    <w:rsid w:val="00DB2323"/>
    <w:rsid w:val="00DB249F"/>
    <w:rsid w:val="00DC1B3B"/>
    <w:rsid w:val="00DC3253"/>
    <w:rsid w:val="00DC3BAE"/>
    <w:rsid w:val="00DC4E71"/>
    <w:rsid w:val="00DD1F8F"/>
    <w:rsid w:val="00DE566F"/>
    <w:rsid w:val="00DE57A6"/>
    <w:rsid w:val="00DE5BF9"/>
    <w:rsid w:val="00DF3108"/>
    <w:rsid w:val="00DF65DE"/>
    <w:rsid w:val="00DF6DB9"/>
    <w:rsid w:val="00E12BC2"/>
    <w:rsid w:val="00E23663"/>
    <w:rsid w:val="00E23991"/>
    <w:rsid w:val="00E239F7"/>
    <w:rsid w:val="00E32F58"/>
    <w:rsid w:val="00E53560"/>
    <w:rsid w:val="00E622B5"/>
    <w:rsid w:val="00E87E37"/>
    <w:rsid w:val="00EA2886"/>
    <w:rsid w:val="00EB2504"/>
    <w:rsid w:val="00EC7664"/>
    <w:rsid w:val="00F02737"/>
    <w:rsid w:val="00F05D85"/>
    <w:rsid w:val="00F22E5C"/>
    <w:rsid w:val="00F35D71"/>
    <w:rsid w:val="00F377F9"/>
    <w:rsid w:val="00F47E64"/>
    <w:rsid w:val="00F504FB"/>
    <w:rsid w:val="00F54AC5"/>
    <w:rsid w:val="00F57322"/>
    <w:rsid w:val="00F86E40"/>
    <w:rsid w:val="00F91351"/>
    <w:rsid w:val="00F94C88"/>
    <w:rsid w:val="00F95634"/>
    <w:rsid w:val="00F96942"/>
    <w:rsid w:val="00F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DF3BC15-1AD6-4D96-B67C-7851DAE7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055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1055"/>
    <w:pPr>
      <w:keepNext/>
      <w:spacing w:before="240" w:after="60"/>
      <w:outlineLvl w:val="0"/>
    </w:pPr>
    <w:rPr>
      <w:b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5"/>
    <w:pPr>
      <w:keepNext/>
      <w:spacing w:before="360" w:after="120" w:line="280" w:lineRule="atLeast"/>
      <w:outlineLvl w:val="1"/>
    </w:pPr>
    <w:rPr>
      <w:rFonts w:cs="Arial"/>
      <w:b/>
      <w:bCs/>
      <w:iCs/>
      <w:color w:val="666666"/>
      <w:sz w:val="24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1055"/>
    <w:pPr>
      <w:keepNext/>
      <w:spacing w:before="240" w:after="60"/>
      <w:outlineLvl w:val="2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56D"/>
    <w:rPr>
      <w:rFonts w:ascii="Cambria" w:hAnsi="Cambria" w:cs="Times New Roman"/>
      <w:b/>
      <w:bCs/>
      <w:kern w:val="32"/>
      <w:sz w:val="32"/>
      <w:szCs w:val="32"/>
      <w:lang w:val="en-AU" w:eastAsia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0656D"/>
    <w:rPr>
      <w:rFonts w:ascii="Cambria" w:hAnsi="Cambria" w:cs="Times New Roman"/>
      <w:b/>
      <w:bCs/>
      <w:i/>
      <w:iCs/>
      <w:sz w:val="28"/>
      <w:szCs w:val="28"/>
      <w:lang w:val="en-AU" w:eastAsia="en-A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0656D"/>
    <w:rPr>
      <w:rFonts w:ascii="Cambria" w:hAnsi="Cambria" w:cs="Times New Roman"/>
      <w:b/>
      <w:bCs/>
      <w:sz w:val="26"/>
      <w:szCs w:val="26"/>
      <w:lang w:val="en-AU" w:eastAsia="en-AU"/>
    </w:rPr>
  </w:style>
  <w:style w:type="paragraph" w:styleId="FootnoteText">
    <w:name w:val="footnote text"/>
    <w:basedOn w:val="Normal"/>
    <w:link w:val="FootnoteTextChar"/>
    <w:uiPriority w:val="99"/>
    <w:semiHidden/>
    <w:rsid w:val="005D10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0656D"/>
    <w:rPr>
      <w:rFonts w:ascii="Arial" w:hAnsi="Arial" w:cs="Times New Roman"/>
      <w:sz w:val="20"/>
      <w:szCs w:val="20"/>
      <w:lang w:val="en-AU" w:eastAsia="en-AU"/>
    </w:rPr>
  </w:style>
  <w:style w:type="character" w:styleId="FootnoteReference">
    <w:name w:val="footnote reference"/>
    <w:basedOn w:val="DefaultParagraphFont"/>
    <w:uiPriority w:val="99"/>
    <w:semiHidden/>
    <w:rsid w:val="005D10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D105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D105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D10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56D"/>
    <w:rPr>
      <w:rFonts w:ascii="Arial" w:hAnsi="Arial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rsid w:val="005D10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56D"/>
    <w:rPr>
      <w:rFonts w:ascii="Arial" w:hAnsi="Arial" w:cs="Times New Roman"/>
      <w:sz w:val="24"/>
      <w:szCs w:val="24"/>
      <w:lang w:val="en-AU" w:eastAsia="en-AU"/>
    </w:rPr>
  </w:style>
  <w:style w:type="character" w:styleId="CommentReference">
    <w:name w:val="annotation reference"/>
    <w:basedOn w:val="DefaultParagraphFont"/>
    <w:uiPriority w:val="99"/>
    <w:semiHidden/>
    <w:rsid w:val="005D105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1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0656D"/>
    <w:rPr>
      <w:rFonts w:ascii="Arial" w:hAnsi="Arial" w:cs="Times New Roman"/>
      <w:sz w:val="20"/>
      <w:szCs w:val="20"/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1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0656D"/>
    <w:rPr>
      <w:rFonts w:ascii="Arial" w:hAnsi="Arial" w:cs="Times New Roman"/>
      <w:b/>
      <w:bCs/>
      <w:sz w:val="20"/>
      <w:szCs w:val="20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rsid w:val="005D1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656D"/>
    <w:rPr>
      <w:rFonts w:cs="Times New Roman"/>
      <w:sz w:val="2"/>
      <w:lang w:val="en-AU" w:eastAsia="en-AU"/>
    </w:rPr>
  </w:style>
  <w:style w:type="character" w:styleId="PageNumber">
    <w:name w:val="page number"/>
    <w:basedOn w:val="DefaultParagraphFont"/>
    <w:uiPriority w:val="99"/>
    <w:rsid w:val="005D1055"/>
    <w:rPr>
      <w:rFonts w:cs="Times New Roman"/>
    </w:rPr>
  </w:style>
  <w:style w:type="paragraph" w:styleId="ListParagraph">
    <w:name w:val="List Paragraph"/>
    <w:basedOn w:val="Normal"/>
    <w:uiPriority w:val="99"/>
    <w:qFormat/>
    <w:rsid w:val="00780B7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rsid w:val="00330217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BC42A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fault">
    <w:name w:val="Default"/>
    <w:rsid w:val="00F504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1975523.ct.sendgrid.net/wf/click?upn=F4Jmxw89yOaF-2FrUaIZqlX7js0r91xAvgi4fKuHA-2Bp-2Fov4yrYDfDZ1QJVcIha-2BQLC_xXpU6HnpH7tCUYLv7L0uJQxr4xtOZoEqI2g-2BJm7zhgkU4w-2F05mZDEwUxTTtdgyrArOmmcZvBML7j6JXvXNQZOeAJEhTkFdvzxPod1LsbaFDXshHMo0zzcOQFAuqwEW1e1Ths1A9rCrYkT9HLsW8zkGbA8tsqHg0YmdBcCgdTQS5kujJ0XIpPV7m7HgJ6r3a254kpJhMz-2BKCn-2B2vTENnd1w-3D-3D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admin_officer@researchmanagement.org.a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D77A3-8AAF-4C5C-A796-EF178F24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770678F9</Template>
  <TotalTime>10</TotalTime>
  <Pages>1</Pages>
  <Words>241</Words>
  <Characters>1273</Characters>
  <Application>Microsoft Office Word</Application>
  <DocSecurity>0</DocSecurity>
  <Lines>67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ARMS Professional Development</vt:lpstr>
    </vt:vector>
  </TitlesOfParts>
  <Company>CSIRO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ARMS Professional Development</dc:title>
  <dc:creator>Sianna</dc:creator>
  <cp:lastModifiedBy>Maria Zollo</cp:lastModifiedBy>
  <cp:revision>12</cp:revision>
  <cp:lastPrinted>2015-04-17T05:07:00Z</cp:lastPrinted>
  <dcterms:created xsi:type="dcterms:W3CDTF">2015-05-13T23:38:00Z</dcterms:created>
  <dcterms:modified xsi:type="dcterms:W3CDTF">2017-06-06T05:03:00Z</dcterms:modified>
</cp:coreProperties>
</file>