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955" w:rsidRPr="00166D23" w:rsidRDefault="00AB7067" w:rsidP="00166D23">
      <w:pPr>
        <w:jc w:val="center"/>
        <w:rPr>
          <w:rFonts w:asciiTheme="majorHAnsi" w:hAnsiTheme="majorHAnsi" w:cstheme="majorHAnsi"/>
          <w:b/>
          <w:sz w:val="28"/>
          <w:szCs w:val="28"/>
        </w:rPr>
      </w:pPr>
      <w:r>
        <w:rPr>
          <w:noProof/>
        </w:rPr>
        <w:drawing>
          <wp:inline distT="0" distB="0" distL="0" distR="0" wp14:anchorId="4BF2211C" wp14:editId="22ED159A">
            <wp:extent cx="2381250" cy="952500"/>
            <wp:effectExtent l="0" t="0" r="0" b="0"/>
            <wp:docPr id="1" name="Picture 1" descr="ARMS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RMS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26E" w:rsidRPr="003E645C" w:rsidRDefault="0003426E" w:rsidP="00E837B4">
      <w:pPr>
        <w:jc w:val="center"/>
        <w:outlineLvl w:val="0"/>
        <w:rPr>
          <w:rFonts w:ascii="Calibri Light" w:hAnsi="Calibri Light" w:cs="Calibri"/>
          <w:b/>
          <w:bCs/>
          <w:color w:val="F15A24"/>
          <w:kern w:val="36"/>
          <w:sz w:val="22"/>
          <w:szCs w:val="22"/>
        </w:rPr>
      </w:pPr>
      <w:r w:rsidRPr="0003426E">
        <w:rPr>
          <w:rFonts w:ascii="Calibri Light" w:hAnsi="Calibri Light" w:cs="Calibri"/>
          <w:b/>
          <w:color w:val="F15A24"/>
          <w:sz w:val="28"/>
          <w:szCs w:val="28"/>
        </w:rPr>
        <w:t xml:space="preserve">FELLOWS OF ARMS </w:t>
      </w:r>
    </w:p>
    <w:p w:rsidR="00185A66" w:rsidRPr="003E645C" w:rsidRDefault="0016183C" w:rsidP="005D4955">
      <w:pPr>
        <w:jc w:val="center"/>
        <w:rPr>
          <w:rFonts w:ascii="Calibri Light" w:hAnsi="Calibri Light" w:cs="Calibri"/>
          <w:b/>
          <w:color w:val="F15A24"/>
          <w:sz w:val="22"/>
          <w:szCs w:val="22"/>
        </w:rPr>
      </w:pPr>
      <w:r>
        <w:rPr>
          <w:rFonts w:ascii="Calibri Light" w:hAnsi="Calibri Light" w:cs="Calibri"/>
          <w:b/>
          <w:color w:val="F15A24"/>
          <w:sz w:val="22"/>
          <w:szCs w:val="22"/>
        </w:rPr>
        <w:t xml:space="preserve">NOMINATION </w:t>
      </w:r>
      <w:r w:rsidR="0043523B" w:rsidRPr="003E645C">
        <w:rPr>
          <w:rFonts w:ascii="Calibri Light" w:hAnsi="Calibri Light" w:cs="Calibri"/>
          <w:b/>
          <w:color w:val="F15A24"/>
          <w:sz w:val="22"/>
          <w:szCs w:val="22"/>
        </w:rPr>
        <w:t>FORM 201</w:t>
      </w:r>
      <w:r w:rsidR="001B7B4A" w:rsidRPr="003E645C">
        <w:rPr>
          <w:rFonts w:ascii="Calibri Light" w:hAnsi="Calibri Light" w:cs="Calibri"/>
          <w:b/>
          <w:color w:val="F15A24"/>
          <w:sz w:val="22"/>
          <w:szCs w:val="22"/>
        </w:rPr>
        <w:t>7</w:t>
      </w:r>
    </w:p>
    <w:p w:rsidR="00A64DD3" w:rsidRPr="003E645C" w:rsidRDefault="00A64DD3" w:rsidP="00F32464">
      <w:pPr>
        <w:rPr>
          <w:rFonts w:ascii="Calibri Light" w:hAnsi="Calibri Light" w:cs="Calibri"/>
          <w:b/>
          <w:color w:val="1F497D" w:themeColor="text2"/>
          <w:sz w:val="22"/>
          <w:szCs w:val="22"/>
        </w:rPr>
      </w:pPr>
    </w:p>
    <w:tbl>
      <w:tblPr>
        <w:tblStyle w:val="TableGrid"/>
        <w:tblW w:w="10632" w:type="dxa"/>
        <w:tblInd w:w="-601" w:type="dxa"/>
        <w:tblLook w:val="04A0" w:firstRow="1" w:lastRow="0" w:firstColumn="1" w:lastColumn="0" w:noHBand="0" w:noVBand="1"/>
      </w:tblPr>
      <w:tblGrid>
        <w:gridCol w:w="2606"/>
        <w:gridCol w:w="1075"/>
        <w:gridCol w:w="931"/>
        <w:gridCol w:w="610"/>
        <w:gridCol w:w="1396"/>
        <w:gridCol w:w="144"/>
        <w:gridCol w:w="1863"/>
        <w:gridCol w:w="2007"/>
      </w:tblGrid>
      <w:tr w:rsidR="00A64DD3" w:rsidRPr="003E645C" w:rsidTr="00166D23">
        <w:tc>
          <w:tcPr>
            <w:tcW w:w="10632" w:type="dxa"/>
            <w:gridSpan w:val="8"/>
            <w:shd w:val="clear" w:color="auto" w:fill="F15A24"/>
          </w:tcPr>
          <w:p w:rsidR="00A64DD3" w:rsidRPr="003E645C" w:rsidRDefault="00A64DD3" w:rsidP="00AE60EE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HOW TO SUBMIT YOUR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NOMINATION: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A64DD3" w:rsidRPr="003E645C" w:rsidTr="00134937">
        <w:tc>
          <w:tcPr>
            <w:tcW w:w="10632" w:type="dxa"/>
            <w:gridSpan w:val="8"/>
          </w:tcPr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All questions on this form are compulsory</w:t>
            </w:r>
            <w:r w:rsidR="00C24554" w:rsidRPr="003E645C">
              <w:rPr>
                <w:rFonts w:ascii="Calibri Light" w:hAnsi="Calibri Light" w:cs="Calibri"/>
                <w:bCs/>
                <w:sz w:val="22"/>
                <w:szCs w:val="22"/>
              </w:rPr>
              <w:t>.</w:t>
            </w:r>
            <w:r w:rsidR="009E7706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 Nominees are advised to review the </w:t>
            </w:r>
            <w:r w:rsidR="0003426E">
              <w:rPr>
                <w:rFonts w:ascii="Calibri Light" w:hAnsi="Calibri Light" w:cs="Calibri"/>
                <w:b/>
                <w:bCs/>
                <w:sz w:val="22"/>
                <w:szCs w:val="22"/>
              </w:rPr>
              <w:t>Fellows of ARMS guidelines</w:t>
            </w:r>
            <w:r w:rsidR="009E7706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before completing this nomination form. </w:t>
            </w:r>
          </w:p>
          <w:p w:rsidR="00C250B9" w:rsidRPr="003E645C" w:rsidRDefault="00C250B9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</w:p>
          <w:p w:rsidR="00C250B9" w:rsidRPr="003E645C" w:rsidRDefault="00C250B9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Any questions relating to the completion of this form can be directed to </w:t>
            </w:r>
            <w:hyperlink r:id="rId10" w:history="1">
              <w:r w:rsidR="00D00691" w:rsidRPr="003E645C">
                <w:rPr>
                  <w:rStyle w:val="Hyperlink"/>
                  <w:rFonts w:ascii="Calibri Light" w:hAnsi="Calibri Light" w:cs="Calibri"/>
                  <w:bCs/>
                  <w:color w:val="auto"/>
                  <w:sz w:val="22"/>
                  <w:szCs w:val="22"/>
                </w:rPr>
                <w:t>Maria</w:t>
              </w:r>
            </w:hyperlink>
            <w:r w:rsidR="00D00691" w:rsidRPr="003E645C">
              <w:rPr>
                <w:rStyle w:val="Hyperlink"/>
                <w:rFonts w:ascii="Calibri Light" w:hAnsi="Calibri Light" w:cs="Calibri"/>
                <w:bCs/>
                <w:color w:val="auto"/>
                <w:sz w:val="22"/>
                <w:szCs w:val="22"/>
              </w:rPr>
              <w:t xml:space="preserve"> Zollo, ARMS Chief Operating Officer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or telephone</w:t>
            </w:r>
            <w:r w:rsidR="0043523B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+61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402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418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>973</w:t>
            </w:r>
            <w:r w:rsidR="00A53CDC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>or +61 (8) 8201</w:t>
            </w:r>
            <w:r w:rsidR="005D4955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 </w:t>
            </w:r>
            <w:r w:rsidR="00DB24D9" w:rsidRPr="003E645C">
              <w:rPr>
                <w:rFonts w:ascii="Calibri Light" w:hAnsi="Calibri Light" w:cs="Calibri"/>
                <w:bCs/>
                <w:sz w:val="22"/>
                <w:szCs w:val="22"/>
              </w:rPr>
              <w:t>2525</w:t>
            </w:r>
            <w:r w:rsidR="001B7B4A" w:rsidRPr="003E645C">
              <w:rPr>
                <w:rFonts w:ascii="Calibri Light" w:hAnsi="Calibri Light" w:cs="Calibri"/>
                <w:bCs/>
                <w:sz w:val="22"/>
                <w:szCs w:val="22"/>
              </w:rPr>
              <w:t>.</w:t>
            </w:r>
          </w:p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</w:p>
          <w:p w:rsidR="00A64DD3" w:rsidRPr="003E645C" w:rsidRDefault="00A64DD3" w:rsidP="00A64DD3">
            <w:pPr>
              <w:rPr>
                <w:rFonts w:ascii="Calibri Light" w:hAnsi="Calibri Light" w:cs="Calibri"/>
                <w:bCs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Completed nomination forms must be scanned (and fully signed) </w:t>
            </w:r>
            <w:r w:rsidR="00A53CDC" w:rsidRPr="003E645C">
              <w:rPr>
                <w:rFonts w:ascii="Calibri Light" w:hAnsi="Calibri Light" w:cs="Calibri"/>
                <w:bCs/>
                <w:sz w:val="22"/>
                <w:szCs w:val="22"/>
              </w:rPr>
              <w:t xml:space="preserve">and emailed to: </w:t>
            </w:r>
          </w:p>
          <w:p w:rsidR="003A6A13" w:rsidRDefault="00286732" w:rsidP="00166D23">
            <w:pPr>
              <w:tabs>
                <w:tab w:val="right" w:pos="8505"/>
              </w:tabs>
              <w:rPr>
                <w:rFonts w:ascii="Calibri Light" w:hAnsi="Calibri Light" w:cs="Calibri"/>
                <w:b/>
                <w:sz w:val="22"/>
                <w:szCs w:val="22"/>
              </w:rPr>
            </w:pPr>
            <w:hyperlink r:id="rId11" w:history="1">
              <w:r w:rsidR="001B7B4A" w:rsidRPr="003E645C">
                <w:rPr>
                  <w:rStyle w:val="Hyperlink"/>
                  <w:rFonts w:ascii="Calibri Light" w:hAnsi="Calibri Light" w:cs="Calibri"/>
                  <w:sz w:val="22"/>
                  <w:szCs w:val="22"/>
                </w:rPr>
                <w:t>admin_officer@researchmanagement.org.au</w:t>
              </w:r>
            </w:hyperlink>
            <w:r w:rsidR="001B7B4A" w:rsidRPr="003E645C">
              <w:rPr>
                <w:rFonts w:ascii="Calibri Light" w:hAnsi="Calibri Light" w:cs="Calibri"/>
                <w:sz w:val="22"/>
                <w:szCs w:val="22"/>
              </w:rPr>
              <w:t xml:space="preserve"> </w:t>
            </w:r>
            <w:r w:rsidR="00A64DD3" w:rsidRPr="003E645C">
              <w:rPr>
                <w:rFonts w:ascii="Calibri Light" w:hAnsi="Calibri Light" w:cs="Calibri"/>
                <w:sz w:val="22"/>
                <w:szCs w:val="22"/>
              </w:rPr>
              <w:t xml:space="preserve">  </w:t>
            </w:r>
            <w:r w:rsidR="00A64DD3" w:rsidRPr="003E645C">
              <w:rPr>
                <w:rFonts w:ascii="Calibri Light" w:hAnsi="Calibri Light" w:cs="Calibri"/>
                <w:b/>
                <w:sz w:val="22"/>
                <w:szCs w:val="22"/>
              </w:rPr>
              <w:t>by cob 5 pm</w:t>
            </w:r>
            <w:r w:rsidR="00185A66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AEST on </w:t>
            </w:r>
            <w:r w:rsidR="001B7B4A" w:rsidRPr="003E645C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>18</w:t>
            </w:r>
            <w:r w:rsidR="0043523B" w:rsidRPr="003E645C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 xml:space="preserve"> August 201</w:t>
            </w:r>
            <w:r w:rsidR="001B7B4A" w:rsidRPr="003E645C">
              <w:rPr>
                <w:rFonts w:ascii="Calibri Light" w:hAnsi="Calibri Light" w:cs="Calibri"/>
                <w:b/>
                <w:color w:val="F15A24"/>
                <w:sz w:val="22"/>
                <w:szCs w:val="22"/>
              </w:rPr>
              <w:t>7</w:t>
            </w:r>
            <w:r w:rsidR="00185A66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. </w:t>
            </w:r>
            <w:r w:rsidR="005D4955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 </w:t>
            </w:r>
          </w:p>
          <w:p w:rsidR="003A6A13" w:rsidRDefault="003A6A13" w:rsidP="00166D23">
            <w:pPr>
              <w:tabs>
                <w:tab w:val="right" w:pos="8505"/>
              </w:tabs>
              <w:rPr>
                <w:rFonts w:ascii="Calibri Light" w:hAnsi="Calibri Light" w:cs="Calibri"/>
                <w:b/>
                <w:sz w:val="22"/>
                <w:szCs w:val="22"/>
              </w:rPr>
            </w:pPr>
          </w:p>
          <w:p w:rsidR="00A64DD3" w:rsidRPr="003E645C" w:rsidRDefault="005D4955" w:rsidP="00166D23">
            <w:pPr>
              <w:tabs>
                <w:tab w:val="right" w:pos="8505"/>
              </w:tabs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Late nominations will not be accepted. </w:t>
            </w:r>
            <w:r w:rsidR="00A64DD3" w:rsidRPr="003E645C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</w:p>
        </w:tc>
      </w:tr>
      <w:tr w:rsidR="00CC43F7" w:rsidRPr="003E645C" w:rsidTr="00166D23">
        <w:tc>
          <w:tcPr>
            <w:tcW w:w="10632" w:type="dxa"/>
            <w:gridSpan w:val="8"/>
            <w:shd w:val="clear" w:color="auto" w:fill="F15A24"/>
          </w:tcPr>
          <w:p w:rsidR="00CC43F7" w:rsidRPr="003E645C" w:rsidRDefault="00CC43F7" w:rsidP="006F1697">
            <w:pPr>
              <w:rPr>
                <w:rFonts w:ascii="Calibri Light" w:hAnsi="Calibri Light" w:cs="Calibri"/>
                <w:b/>
                <w:color w:val="2A53A6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SECTION 1:  PERSONAL DETAILS</w:t>
            </w:r>
            <w:r w:rsidR="0043523B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OF NOMINEE </w:t>
            </w:r>
            <w:r w:rsidR="009E770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</w:t>
            </w: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Name:  (</w:t>
            </w:r>
            <w:r w:rsidR="00E36696" w:rsidRPr="003E645C">
              <w:rPr>
                <w:rFonts w:ascii="Calibri Light" w:hAnsi="Calibri Light" w:cs="Calibri"/>
                <w:sz w:val="22"/>
                <w:szCs w:val="22"/>
              </w:rPr>
              <w:t>T</w:t>
            </w: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itle/Given Name/Surname): 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Current Institution/Organisation: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Address: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7858" w:rsidRPr="003E645C" w:rsidTr="00134937">
        <w:tc>
          <w:tcPr>
            <w:tcW w:w="5222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Preferred Contact Phone Number: </w:t>
            </w:r>
          </w:p>
        </w:tc>
        <w:tc>
          <w:tcPr>
            <w:tcW w:w="5410" w:type="dxa"/>
            <w:gridSpan w:val="4"/>
          </w:tcPr>
          <w:p w:rsidR="00CC7858" w:rsidRPr="003E645C" w:rsidRDefault="00CC7858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C43F7" w:rsidRPr="003E645C" w:rsidTr="00134937">
        <w:tc>
          <w:tcPr>
            <w:tcW w:w="5222" w:type="dxa"/>
            <w:gridSpan w:val="4"/>
          </w:tcPr>
          <w:p w:rsidR="00CC43F7" w:rsidRPr="003E645C" w:rsidRDefault="00CC43F7" w:rsidP="006F1697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Length of ARMS Membership:</w:t>
            </w:r>
          </w:p>
        </w:tc>
        <w:tc>
          <w:tcPr>
            <w:tcW w:w="5410" w:type="dxa"/>
            <w:gridSpan w:val="4"/>
          </w:tcPr>
          <w:p w:rsidR="00CC43F7" w:rsidRPr="003E645C" w:rsidRDefault="00CC43F7" w:rsidP="006F1697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166D23">
        <w:tc>
          <w:tcPr>
            <w:tcW w:w="10632" w:type="dxa"/>
            <w:gridSpan w:val="8"/>
            <w:shd w:val="clear" w:color="auto" w:fill="F15A24"/>
          </w:tcPr>
          <w:p w:rsidR="009E7706" w:rsidRPr="003E645C" w:rsidRDefault="009E7706" w:rsidP="00AE60EE">
            <w:pPr>
              <w:rPr>
                <w:rFonts w:ascii="Calibri Light" w:hAnsi="Calibri Light" w:cs="Calibri"/>
                <w:b/>
                <w:color w:val="2A53A6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2:  NOMINATOR’S DETAILS:  </w:t>
            </w: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Name:  (</w:t>
            </w:r>
            <w:r w:rsidR="00E36696" w:rsidRPr="003E645C">
              <w:rPr>
                <w:rFonts w:ascii="Calibri Light" w:hAnsi="Calibri Light" w:cs="Calibri"/>
                <w:sz w:val="22"/>
                <w:szCs w:val="22"/>
              </w:rPr>
              <w:t>T</w:t>
            </w: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itle/Given Name/Surname): 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Current Institution/Organisation: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Address: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944251">
        <w:tc>
          <w:tcPr>
            <w:tcW w:w="5222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 xml:space="preserve">Preferred Contact Phone Number: </w:t>
            </w:r>
          </w:p>
        </w:tc>
        <w:tc>
          <w:tcPr>
            <w:tcW w:w="5410" w:type="dxa"/>
            <w:gridSpan w:val="4"/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9E7706" w:rsidRPr="003E645C" w:rsidTr="00166D23">
        <w:tc>
          <w:tcPr>
            <w:tcW w:w="5222" w:type="dxa"/>
            <w:gridSpan w:val="4"/>
            <w:tcBorders>
              <w:bottom w:val="single" w:sz="4" w:space="0" w:color="auto"/>
            </w:tcBorders>
          </w:tcPr>
          <w:p w:rsidR="009E7706" w:rsidRPr="003E645C" w:rsidRDefault="009E7706" w:rsidP="00944251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Length of ARMS Membership:</w:t>
            </w:r>
          </w:p>
        </w:tc>
        <w:tc>
          <w:tcPr>
            <w:tcW w:w="5410" w:type="dxa"/>
            <w:gridSpan w:val="4"/>
            <w:tcBorders>
              <w:bottom w:val="single" w:sz="4" w:space="0" w:color="auto"/>
            </w:tcBorders>
          </w:tcPr>
          <w:p w:rsidR="009E7706" w:rsidRPr="003E645C" w:rsidRDefault="009E7706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B45762" w:rsidRPr="003E645C" w:rsidTr="00166D23">
        <w:tc>
          <w:tcPr>
            <w:tcW w:w="10632" w:type="dxa"/>
            <w:gridSpan w:val="8"/>
            <w:shd w:val="clear" w:color="auto" w:fill="F15A24"/>
          </w:tcPr>
          <w:p w:rsidR="00FF61AD" w:rsidRPr="0016183C" w:rsidRDefault="00FF61AD" w:rsidP="00AE60EE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03426E" w:rsidRPr="0016183C" w:rsidRDefault="00C24554" w:rsidP="0003426E">
            <w:p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3: </w:t>
            </w:r>
            <w:r w:rsidR="0003426E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Eligibility Criteria</w:t>
            </w:r>
            <w:r w:rsidR="009E7706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– In no more than </w:t>
            </w:r>
            <w:r w:rsidR="0003426E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3</w:t>
            </w:r>
            <w:r w:rsidR="009E7706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pages</w:t>
            </w:r>
            <w:r w:rsidR="001B7B4A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(max)</w:t>
            </w:r>
            <w:r w:rsidR="009E7706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, address the following criteria</w:t>
            </w:r>
            <w:r w:rsidR="0003426E"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:</w:t>
            </w:r>
          </w:p>
          <w:p w:rsidR="0003426E" w:rsidRPr="0016183C" w:rsidRDefault="0003426E" w:rsidP="0003426E">
            <w:pPr>
              <w:pStyle w:val="ListParagraph"/>
              <w:numPr>
                <w:ilvl w:val="0"/>
                <w:numId w:val="12"/>
              </w:num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Provide evidence of how your contributions are congruent with the mission</w:t>
            </w:r>
            <w:r w:rsidR="00E837B4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,</w:t>
            </w: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goals and strategic direction of ARMS.</w:t>
            </w:r>
          </w:p>
          <w:p w:rsidR="0003426E" w:rsidRPr="008C2448" w:rsidRDefault="0003426E" w:rsidP="0003426E">
            <w:pPr>
              <w:pStyle w:val="ListParagraph"/>
              <w:numPr>
                <w:ilvl w:val="0"/>
                <w:numId w:val="12"/>
              </w:num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8C2448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Provide evidence of their enduring and substantial contributions to research management as a practitioner, mentor, trainer or advocate in the research management profession.</w:t>
            </w:r>
          </w:p>
          <w:p w:rsidR="009E7706" w:rsidRPr="0016183C" w:rsidRDefault="0003426E" w:rsidP="0003426E">
            <w:pPr>
              <w:pStyle w:val="ListParagraph"/>
              <w:numPr>
                <w:ilvl w:val="0"/>
                <w:numId w:val="12"/>
              </w:numPr>
            </w:pPr>
            <w:r w:rsidRPr="008C2448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Provide evi</w:t>
            </w:r>
            <w:r w:rsidRP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dence of how they will continue to provide visionary leadership in research management. </w:t>
            </w:r>
          </w:p>
        </w:tc>
      </w:tr>
      <w:tr w:rsidR="001B7B4A" w:rsidRPr="003E645C" w:rsidTr="001B7B4A">
        <w:tc>
          <w:tcPr>
            <w:tcW w:w="10632" w:type="dxa"/>
            <w:gridSpan w:val="8"/>
            <w:shd w:val="clear" w:color="auto" w:fill="FFFFFF" w:themeFill="background1"/>
          </w:tcPr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Pr="003E645C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B7B4A" w:rsidRDefault="001B7B4A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  <w:bookmarkStart w:id="0" w:name="_GoBack"/>
            <w:bookmarkEnd w:id="0"/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  <w:p w:rsidR="0016183C" w:rsidRPr="003E645C" w:rsidRDefault="0016183C" w:rsidP="001B7B4A">
            <w:pPr>
              <w:rPr>
                <w:rFonts w:ascii="Calibri Light" w:hAnsi="Calibri Light" w:cs="Calibri"/>
                <w:color w:val="FFFFFF" w:themeColor="background1"/>
                <w:sz w:val="22"/>
                <w:szCs w:val="22"/>
              </w:rPr>
            </w:pPr>
          </w:p>
        </w:tc>
      </w:tr>
      <w:tr w:rsidR="001B7B4A" w:rsidRPr="003E645C" w:rsidTr="00166D23">
        <w:tc>
          <w:tcPr>
            <w:tcW w:w="10632" w:type="dxa"/>
            <w:gridSpan w:val="8"/>
            <w:shd w:val="clear" w:color="auto" w:fill="F15A24"/>
          </w:tcPr>
          <w:p w:rsidR="001B7B4A" w:rsidRPr="003E645C" w:rsidRDefault="001B7B4A" w:rsidP="001B7B4A">
            <w:pPr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</w:t>
            </w:r>
            <w:r w:rsid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4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Provide a 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100</w:t>
            </w:r>
            <w:r w:rsidRPr="003E645C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 xml:space="preserve"> word</w:t>
            </w:r>
            <w:r w:rsidRPr="001B7B4A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 xml:space="preserve"> statement and a high resolution photo which will be used for promotional purposes following announcement of the Award</w:t>
            </w:r>
            <w:r w:rsidRPr="003E645C">
              <w:rPr>
                <w:rFonts w:ascii="Calibri Light" w:eastAsiaTheme="minorHAnsi" w:hAnsi="Calibri Light" w:cs="Calibri"/>
                <w:b/>
                <w:color w:val="FFFFFF" w:themeColor="background1"/>
                <w:sz w:val="22"/>
                <w:szCs w:val="22"/>
                <w:lang w:eastAsia="en-US"/>
              </w:rPr>
              <w:t>.</w:t>
            </w:r>
          </w:p>
        </w:tc>
      </w:tr>
      <w:tr w:rsidR="00EE329F" w:rsidRPr="003E645C" w:rsidTr="00166D23">
        <w:tc>
          <w:tcPr>
            <w:tcW w:w="10632" w:type="dxa"/>
            <w:gridSpan w:val="8"/>
            <w:tcBorders>
              <w:bottom w:val="single" w:sz="4" w:space="0" w:color="auto"/>
            </w:tcBorders>
          </w:tcPr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C46681" w:rsidRPr="003E645C" w:rsidRDefault="00C46681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  <w:p w:rsidR="00EE329F" w:rsidRPr="003E645C" w:rsidRDefault="00EE329F" w:rsidP="00944251">
            <w:pPr>
              <w:rPr>
                <w:rFonts w:ascii="Calibri Light" w:hAnsi="Calibri Light" w:cs="Calibri"/>
                <w:color w:val="2A53A6"/>
                <w:sz w:val="22"/>
                <w:szCs w:val="22"/>
              </w:rPr>
            </w:pPr>
          </w:p>
        </w:tc>
      </w:tr>
      <w:tr w:rsidR="00C250B9" w:rsidRPr="003E645C" w:rsidTr="00166D23">
        <w:tblPrEx>
          <w:shd w:val="clear" w:color="auto" w:fill="1F497D" w:themeFill="text2"/>
        </w:tblPrEx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F15A24"/>
          </w:tcPr>
          <w:p w:rsidR="00C250B9" w:rsidRPr="003E645C" w:rsidRDefault="00C250B9" w:rsidP="00CE5F1A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lastRenderedPageBreak/>
              <w:t xml:space="preserve">SECTION </w:t>
            </w:r>
            <w:r w:rsid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5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Referees: 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Attach up to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two referees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reports from individuals 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who can verify your </w:t>
            </w:r>
            <w:r w:rsidR="00F101B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demonstrated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experience against the selection criteria in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S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ection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3.</w:t>
            </w:r>
            <w:r w:rsidR="00F101BA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Referee reports must not exceed more than 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one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page</w:t>
            </w:r>
            <w:r w:rsidR="00CE5F1A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for each referee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.  Please </w:t>
            </w:r>
            <w:r w:rsidR="00FF61AD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also provide details of your referees below: </w:t>
            </w:r>
            <w:r w:rsidR="00AE60E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A87F34" w:rsidRPr="003E645C" w:rsidTr="00C250B9">
        <w:tblPrEx>
          <w:shd w:val="clear" w:color="auto" w:fill="1F497D" w:themeFill="text2"/>
        </w:tblPrEx>
        <w:tc>
          <w:tcPr>
            <w:tcW w:w="2606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Full name</w:t>
            </w: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Employment Position</w:t>
            </w: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Organisation</w:t>
            </w:r>
          </w:p>
        </w:tc>
        <w:tc>
          <w:tcPr>
            <w:tcW w:w="2007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Contact Number</w:t>
            </w:r>
            <w:r w:rsidR="00A53CDC" w:rsidRPr="003E645C">
              <w:rPr>
                <w:rFonts w:ascii="Calibri Light" w:hAnsi="Calibri Light" w:cs="Calibri"/>
                <w:sz w:val="22"/>
                <w:szCs w:val="22"/>
              </w:rPr>
              <w:t>s</w:t>
            </w:r>
          </w:p>
        </w:tc>
        <w:tc>
          <w:tcPr>
            <w:tcW w:w="2007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Email Address</w:t>
            </w:r>
          </w:p>
        </w:tc>
      </w:tr>
      <w:tr w:rsidR="00A87F34" w:rsidRPr="003E645C" w:rsidTr="00C250B9">
        <w:tblPrEx>
          <w:shd w:val="clear" w:color="auto" w:fill="1F497D" w:themeFill="text2"/>
        </w:tblPrEx>
        <w:tc>
          <w:tcPr>
            <w:tcW w:w="2606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gridSpan w:val="2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shd w:val="clear" w:color="auto" w:fill="FFFFFF" w:themeFill="background1"/>
          </w:tcPr>
          <w:p w:rsidR="00A87F34" w:rsidRPr="003E645C" w:rsidRDefault="00A87F34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C250B9" w:rsidRPr="003E645C" w:rsidTr="00166D23">
        <w:tblPrEx>
          <w:shd w:val="clear" w:color="auto" w:fill="1F497D" w:themeFill="text2"/>
        </w:tblPrEx>
        <w:tc>
          <w:tcPr>
            <w:tcW w:w="260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250B9" w:rsidRPr="003E645C" w:rsidRDefault="00C250B9" w:rsidP="00367E2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7931CA" w:rsidRPr="003E645C" w:rsidTr="00166D23">
        <w:tblPrEx>
          <w:shd w:val="clear" w:color="auto" w:fill="1F497D" w:themeFill="text2"/>
        </w:tblPrEx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F15A24"/>
          </w:tcPr>
          <w:p w:rsidR="007931CA" w:rsidRPr="003E645C" w:rsidRDefault="007931CA" w:rsidP="007931CA">
            <w:pPr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SECTION </w:t>
            </w:r>
            <w:r w:rsidR="0016183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6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:  </w:t>
            </w:r>
            <w:r w:rsidR="00E3669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>Nominee</w:t>
            </w:r>
            <w:r w:rsidR="000532F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and Nominator’s</w:t>
            </w:r>
            <w:r w:rsidR="00E36696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V</w:t>
            </w:r>
            <w:r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erification   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I</w:t>
            </w:r>
            <w:r w:rsidR="006A4D86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verify that the details provided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in this nomination </w:t>
            </w:r>
            <w:r w:rsidR="00AE60EE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form</w:t>
            </w:r>
            <w:r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 xml:space="preserve"> are </w:t>
            </w:r>
            <w:r w:rsidR="0066664E" w:rsidRPr="003E645C">
              <w:rPr>
                <w:rFonts w:ascii="Calibri Light" w:hAnsi="Calibri Light" w:cs="Calibri"/>
                <w:b/>
                <w:i/>
                <w:color w:val="FFFFFF" w:themeColor="background1"/>
                <w:sz w:val="22"/>
                <w:szCs w:val="22"/>
              </w:rPr>
              <w:t>true and correct.</w:t>
            </w:r>
            <w:r w:rsidR="0066664E" w:rsidRPr="003E645C">
              <w:rPr>
                <w:rFonts w:ascii="Calibri Light" w:hAnsi="Calibri Light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</w:tc>
      </w:tr>
      <w:tr w:rsidR="007931CA" w:rsidRPr="003E645C" w:rsidTr="0066664E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</w:t>
            </w:r>
            <w:r w:rsidR="000532FE" w:rsidRPr="003E645C">
              <w:rPr>
                <w:rFonts w:ascii="Calibri Light" w:hAnsi="Calibri Light" w:cs="Calibri"/>
                <w:sz w:val="22"/>
                <w:szCs w:val="22"/>
              </w:rPr>
              <w:t xml:space="preserve"> of Nomine</w:t>
            </w:r>
          </w:p>
        </w:tc>
        <w:tc>
          <w:tcPr>
            <w:tcW w:w="3081" w:type="dxa"/>
            <w:gridSpan w:val="4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Signature</w:t>
            </w:r>
          </w:p>
        </w:tc>
        <w:tc>
          <w:tcPr>
            <w:tcW w:w="3870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Date</w:t>
            </w:r>
          </w:p>
        </w:tc>
      </w:tr>
      <w:tr w:rsidR="007931CA" w:rsidRPr="003E645C" w:rsidTr="0066664E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081" w:type="dxa"/>
            <w:gridSpan w:val="4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3870" w:type="dxa"/>
            <w:gridSpan w:val="2"/>
            <w:shd w:val="clear" w:color="auto" w:fill="FFFFFF" w:themeFill="background1"/>
          </w:tcPr>
          <w:p w:rsidR="007931CA" w:rsidRPr="003E645C" w:rsidRDefault="007931CA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  <w:tr w:rsidR="000532FE" w:rsidRPr="003E645C" w:rsidTr="0066664E">
        <w:tblPrEx>
          <w:shd w:val="clear" w:color="auto" w:fill="1F497D" w:themeFill="text2"/>
        </w:tblPrEx>
        <w:tc>
          <w:tcPr>
            <w:tcW w:w="3681" w:type="dxa"/>
            <w:gridSpan w:val="2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Name of Nominator</w:t>
            </w:r>
          </w:p>
        </w:tc>
        <w:tc>
          <w:tcPr>
            <w:tcW w:w="3081" w:type="dxa"/>
            <w:gridSpan w:val="4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Signature</w:t>
            </w:r>
          </w:p>
        </w:tc>
        <w:tc>
          <w:tcPr>
            <w:tcW w:w="3870" w:type="dxa"/>
            <w:gridSpan w:val="2"/>
            <w:shd w:val="clear" w:color="auto" w:fill="FFFFFF" w:themeFill="background1"/>
          </w:tcPr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  <w:r w:rsidRPr="003E645C">
              <w:rPr>
                <w:rFonts w:ascii="Calibri Light" w:hAnsi="Calibri Light" w:cs="Calibri"/>
                <w:sz w:val="22"/>
                <w:szCs w:val="22"/>
              </w:rPr>
              <w:t>Date</w:t>
            </w:r>
          </w:p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</w:p>
          <w:p w:rsidR="000532FE" w:rsidRPr="003E645C" w:rsidRDefault="000532FE">
            <w:pPr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:rsidR="00D925E0" w:rsidRPr="003E645C" w:rsidRDefault="00D925E0">
      <w:pPr>
        <w:rPr>
          <w:rFonts w:ascii="Calibri Light" w:hAnsi="Calibri Light" w:cs="Calibri"/>
          <w:sz w:val="22"/>
          <w:szCs w:val="22"/>
        </w:rPr>
      </w:pPr>
    </w:p>
    <w:p w:rsidR="00D925E0" w:rsidRPr="003E645C" w:rsidRDefault="00D925E0">
      <w:pPr>
        <w:rPr>
          <w:rFonts w:ascii="Calibri Light" w:hAnsi="Calibri Light" w:cs="Calibri"/>
          <w:sz w:val="22"/>
          <w:szCs w:val="22"/>
        </w:rPr>
      </w:pPr>
    </w:p>
    <w:sectPr w:rsidR="00D925E0" w:rsidRPr="003E64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6732" w:rsidRDefault="00286732" w:rsidP="00D925E0">
      <w:r>
        <w:separator/>
      </w:r>
    </w:p>
  </w:endnote>
  <w:endnote w:type="continuationSeparator" w:id="0">
    <w:p w:rsidR="00286732" w:rsidRDefault="00286732" w:rsidP="00D9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61AD" w:rsidRDefault="00FF61A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6732" w:rsidRDefault="00286732" w:rsidP="00D925E0">
      <w:r>
        <w:separator/>
      </w:r>
    </w:p>
  </w:footnote>
  <w:footnote w:type="continuationSeparator" w:id="0">
    <w:p w:rsidR="00286732" w:rsidRDefault="00286732" w:rsidP="00D92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5583" w:rsidRDefault="00F355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23671"/>
    <w:multiLevelType w:val="hybridMultilevel"/>
    <w:tmpl w:val="7A4C2C62"/>
    <w:lvl w:ilvl="0" w:tplc="183C1D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C7BF3"/>
    <w:multiLevelType w:val="hybridMultilevel"/>
    <w:tmpl w:val="96A85A3C"/>
    <w:lvl w:ilvl="0" w:tplc="9C6442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919EE"/>
    <w:multiLevelType w:val="hybridMultilevel"/>
    <w:tmpl w:val="55C6E9B8"/>
    <w:lvl w:ilvl="0" w:tplc="6CE89B3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350A9E"/>
    <w:multiLevelType w:val="hybridMultilevel"/>
    <w:tmpl w:val="2286BC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96D8A"/>
    <w:multiLevelType w:val="hybridMultilevel"/>
    <w:tmpl w:val="2FC26B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7166E6"/>
    <w:multiLevelType w:val="hybridMultilevel"/>
    <w:tmpl w:val="17A68998"/>
    <w:lvl w:ilvl="0" w:tplc="EC96C38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7E7F14"/>
    <w:multiLevelType w:val="hybridMultilevel"/>
    <w:tmpl w:val="F40AEA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17510"/>
    <w:multiLevelType w:val="hybridMultilevel"/>
    <w:tmpl w:val="4DFAEA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AB698C"/>
    <w:multiLevelType w:val="hybridMultilevel"/>
    <w:tmpl w:val="FA2AE65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75E42"/>
    <w:multiLevelType w:val="hybridMultilevel"/>
    <w:tmpl w:val="2286BCB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442184"/>
    <w:multiLevelType w:val="multilevel"/>
    <w:tmpl w:val="07B29B5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7E4B56FF"/>
    <w:multiLevelType w:val="hybridMultilevel"/>
    <w:tmpl w:val="69B8530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11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697"/>
    <w:rsid w:val="0003426E"/>
    <w:rsid w:val="00041117"/>
    <w:rsid w:val="000532FE"/>
    <w:rsid w:val="00053CAA"/>
    <w:rsid w:val="000A3115"/>
    <w:rsid w:val="000D6A80"/>
    <w:rsid w:val="000E161A"/>
    <w:rsid w:val="00134937"/>
    <w:rsid w:val="0016183C"/>
    <w:rsid w:val="00166D23"/>
    <w:rsid w:val="0018046E"/>
    <w:rsid w:val="00185A66"/>
    <w:rsid w:val="001B105A"/>
    <w:rsid w:val="001B7B4A"/>
    <w:rsid w:val="00201BD2"/>
    <w:rsid w:val="00286732"/>
    <w:rsid w:val="003230F3"/>
    <w:rsid w:val="00367E2A"/>
    <w:rsid w:val="003830BF"/>
    <w:rsid w:val="003A5409"/>
    <w:rsid w:val="003A6A13"/>
    <w:rsid w:val="003E645C"/>
    <w:rsid w:val="0043240C"/>
    <w:rsid w:val="0043523B"/>
    <w:rsid w:val="00442D70"/>
    <w:rsid w:val="00446237"/>
    <w:rsid w:val="00472E1D"/>
    <w:rsid w:val="00513849"/>
    <w:rsid w:val="00575598"/>
    <w:rsid w:val="005D4955"/>
    <w:rsid w:val="005E7DB4"/>
    <w:rsid w:val="0062431F"/>
    <w:rsid w:val="0066078D"/>
    <w:rsid w:val="0066664E"/>
    <w:rsid w:val="006A4D86"/>
    <w:rsid w:val="006A4F71"/>
    <w:rsid w:val="006F1697"/>
    <w:rsid w:val="007931CA"/>
    <w:rsid w:val="00793951"/>
    <w:rsid w:val="007A6859"/>
    <w:rsid w:val="007A746C"/>
    <w:rsid w:val="008C1D0F"/>
    <w:rsid w:val="008C2448"/>
    <w:rsid w:val="00937F37"/>
    <w:rsid w:val="009E7706"/>
    <w:rsid w:val="00A030D5"/>
    <w:rsid w:val="00A116C1"/>
    <w:rsid w:val="00A11A2D"/>
    <w:rsid w:val="00A3428F"/>
    <w:rsid w:val="00A3656D"/>
    <w:rsid w:val="00A53CDC"/>
    <w:rsid w:val="00A64DD3"/>
    <w:rsid w:val="00A87F34"/>
    <w:rsid w:val="00AA5660"/>
    <w:rsid w:val="00AB7067"/>
    <w:rsid w:val="00AE60EE"/>
    <w:rsid w:val="00B45762"/>
    <w:rsid w:val="00B47DCC"/>
    <w:rsid w:val="00B55C13"/>
    <w:rsid w:val="00B81C18"/>
    <w:rsid w:val="00BB7D2E"/>
    <w:rsid w:val="00BE75E8"/>
    <w:rsid w:val="00C21FD3"/>
    <w:rsid w:val="00C24554"/>
    <w:rsid w:val="00C250B9"/>
    <w:rsid w:val="00C46681"/>
    <w:rsid w:val="00C91B2E"/>
    <w:rsid w:val="00CA58AA"/>
    <w:rsid w:val="00CC43F7"/>
    <w:rsid w:val="00CC7858"/>
    <w:rsid w:val="00CD0C50"/>
    <w:rsid w:val="00CE5F1A"/>
    <w:rsid w:val="00D00691"/>
    <w:rsid w:val="00D707C4"/>
    <w:rsid w:val="00D862DA"/>
    <w:rsid w:val="00D925E0"/>
    <w:rsid w:val="00DB24D9"/>
    <w:rsid w:val="00DB28CA"/>
    <w:rsid w:val="00DD367E"/>
    <w:rsid w:val="00E36696"/>
    <w:rsid w:val="00E54A5C"/>
    <w:rsid w:val="00E837B4"/>
    <w:rsid w:val="00EE329F"/>
    <w:rsid w:val="00F101BA"/>
    <w:rsid w:val="00F32464"/>
    <w:rsid w:val="00F35583"/>
    <w:rsid w:val="00F61950"/>
    <w:rsid w:val="00FD77FB"/>
    <w:rsid w:val="00FE540B"/>
    <w:rsid w:val="00FF11C5"/>
    <w:rsid w:val="00FF6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03DD8DF-66D1-40B1-9317-3A6C995F0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16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D70"/>
    <w:pPr>
      <w:spacing w:after="24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42D70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42D70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rsid w:val="00442D70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E75E8"/>
    <w:pPr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E75E8"/>
    <w:pPr>
      <w:numPr>
        <w:ilvl w:val="5"/>
        <w:numId w:val="1"/>
      </w:num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E75E8"/>
    <w:pPr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E75E8"/>
    <w:pPr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E75E8"/>
    <w:pPr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75E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42D7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E75E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E75E8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2D7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E75E8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E75E8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E75E8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E75E8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E75E8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E75E8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E75E8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BE75E8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SubtitleChar">
    <w:name w:val="Subtitle Char"/>
    <w:basedOn w:val="DefaultParagraphFont"/>
    <w:link w:val="Subtitle"/>
    <w:uiPriority w:val="11"/>
    <w:rsid w:val="00BE75E8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rsid w:val="00BE75E8"/>
    <w:rPr>
      <w:b/>
      <w:bCs/>
    </w:rPr>
  </w:style>
  <w:style w:type="character" w:styleId="Emphasis">
    <w:name w:val="Emphasis"/>
    <w:uiPriority w:val="20"/>
    <w:rsid w:val="00BE75E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rsid w:val="00BE75E8"/>
  </w:style>
  <w:style w:type="paragraph" w:styleId="Quote">
    <w:name w:val="Quote"/>
    <w:basedOn w:val="Normal"/>
    <w:next w:val="Normal"/>
    <w:link w:val="QuoteChar"/>
    <w:uiPriority w:val="29"/>
    <w:rsid w:val="00BE75E8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BE75E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BE75E8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75E8"/>
    <w:rPr>
      <w:b/>
      <w:bCs/>
      <w:i/>
      <w:iCs/>
    </w:rPr>
  </w:style>
  <w:style w:type="character" w:styleId="SubtleEmphasis">
    <w:name w:val="Subtle Emphasis"/>
    <w:uiPriority w:val="19"/>
    <w:rsid w:val="00BE75E8"/>
    <w:rPr>
      <w:i/>
      <w:iCs/>
    </w:rPr>
  </w:style>
  <w:style w:type="character" w:styleId="IntenseEmphasis">
    <w:name w:val="Intense Emphasis"/>
    <w:uiPriority w:val="21"/>
    <w:rsid w:val="00BE75E8"/>
    <w:rPr>
      <w:b/>
      <w:bCs/>
    </w:rPr>
  </w:style>
  <w:style w:type="character" w:styleId="SubtleReference">
    <w:name w:val="Subtle Reference"/>
    <w:uiPriority w:val="31"/>
    <w:rsid w:val="00BE75E8"/>
    <w:rPr>
      <w:smallCaps/>
    </w:rPr>
  </w:style>
  <w:style w:type="character" w:styleId="IntenseReference">
    <w:name w:val="Intense Reference"/>
    <w:uiPriority w:val="32"/>
    <w:rsid w:val="00BE75E8"/>
    <w:rPr>
      <w:smallCaps/>
      <w:spacing w:val="5"/>
      <w:u w:val="single"/>
    </w:rPr>
  </w:style>
  <w:style w:type="character" w:styleId="BookTitle">
    <w:name w:val="Book Title"/>
    <w:uiPriority w:val="33"/>
    <w:rsid w:val="00BE75E8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75E8"/>
    <w:pPr>
      <w:outlineLvl w:val="9"/>
    </w:pPr>
    <w:rPr>
      <w:lang w:bidi="en-US"/>
    </w:rPr>
  </w:style>
  <w:style w:type="character" w:styleId="Hyperlink">
    <w:name w:val="Hyperlink"/>
    <w:rsid w:val="006F169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56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660"/>
    <w:rPr>
      <w:rFonts w:ascii="Tahoma" w:eastAsia="Times New Roman" w:hAnsi="Tahoma" w:cs="Tahoma"/>
      <w:sz w:val="16"/>
      <w:szCs w:val="16"/>
      <w:lang w:eastAsia="en-AU"/>
    </w:rPr>
  </w:style>
  <w:style w:type="table" w:styleId="TableGrid">
    <w:name w:val="Table Grid"/>
    <w:basedOn w:val="TableNormal"/>
    <w:uiPriority w:val="59"/>
    <w:rsid w:val="00CC7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25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5E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D925E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5E0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Default">
    <w:name w:val="Default"/>
    <w:rsid w:val="009E77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E5F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5F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5F1A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F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F1A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Revision">
    <w:name w:val="Revision"/>
    <w:hidden/>
    <w:uiPriority w:val="99"/>
    <w:semiHidden/>
    <w:rsid w:val="001618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1975523.ct.sendgrid.net/wf/click?upn=F4Jmxw89yOaF-2FrUaIZqlX7js0r91xAvgi4fKuHA-2Bp-2Fov4yrYDfDZ1QJVcIha-2BQLC_xXpU6HnpH7tCUYLv7L0uJQxr4xtOZoEqI2g-2BJm7zhgkU4w-2F05mZDEwUxTTtdgyrArOmmcZvBML7j6JXvXNQZOeAJEhTkFdvzxPod1LsbaFDXshHMo0zzcOQFAuqwEW1e1Ths1A9rCrYkT9HLsW8zkGbA8tsqHg0YmdBcCgdTQS5kujJ0XIpPV7m7HgJ6r3a254kpJhMz-2BKCn-2B2vTENnd1w-3D-3D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n_officer@researchmanagement.org.a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rms_ceo@researchmanagement.org.a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F04BF-4CAA-44A8-9310-08B30D1E7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DCFAA15B</Template>
  <TotalTime>76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Flinders University</Company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Zollo</dc:creator>
  <cp:lastModifiedBy>Maria Zollo</cp:lastModifiedBy>
  <cp:revision>7</cp:revision>
  <cp:lastPrinted>2017-06-23T03:04:00Z</cp:lastPrinted>
  <dcterms:created xsi:type="dcterms:W3CDTF">2017-06-23T01:04:00Z</dcterms:created>
  <dcterms:modified xsi:type="dcterms:W3CDTF">2017-07-03T04:58:00Z</dcterms:modified>
</cp:coreProperties>
</file>